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2E54" w14:textId="6EB260C4" w:rsidR="00233AC6" w:rsidRPr="00DB0905" w:rsidRDefault="00233AC6" w:rsidP="00233AC6">
      <w:pPr>
        <w:pStyle w:val="TOCTitle"/>
        <w:pageBreakBefore w:val="0"/>
        <w:rPr>
          <w:rFonts w:ascii="Times New Roman" w:hAnsi="Times New Roman" w:cs="Times New Roman"/>
        </w:rPr>
      </w:pPr>
      <w:bookmarkStart w:id="0" w:name="_Ref149732924"/>
      <w:bookmarkStart w:id="1" w:name="_Ref149736868"/>
      <w:bookmarkStart w:id="2" w:name="_Ref194390529"/>
      <w:r w:rsidRPr="00DB0905">
        <w:rPr>
          <w:rFonts w:ascii="Times New Roman" w:hAnsi="Times New Roman" w:cs="Times New Roman"/>
        </w:rPr>
        <w:t>Table Of Contents</w:t>
      </w:r>
    </w:p>
    <w:p w14:paraId="6B8CB4D8" w14:textId="19F66E0D" w:rsidR="009A1261" w:rsidRDefault="00233AC6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B0905">
        <w:fldChar w:fldCharType="begin"/>
      </w:r>
      <w:r w:rsidRPr="00DB0905">
        <w:instrText xml:space="preserve"> TOC \o "1-4" \h \z </w:instrText>
      </w:r>
      <w:r w:rsidRPr="00DB0905">
        <w:fldChar w:fldCharType="separate"/>
      </w:r>
      <w:hyperlink w:anchor="_Toc140507818" w:history="1">
        <w:r w:rsidR="009A1261" w:rsidRPr="001C24B4">
          <w:rPr>
            <w:rStyle w:val="Hyperlink"/>
            <w:noProof/>
            <w:lang w:val="en-IN"/>
          </w:rPr>
          <w:t>1</w:t>
        </w:r>
        <w:r w:rsidR="009A1261"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="009A1261" w:rsidRPr="001C24B4">
          <w:rPr>
            <w:rStyle w:val="Hyperlink"/>
            <w:noProof/>
            <w:lang w:val="en-IN"/>
          </w:rPr>
          <w:t xml:space="preserve">CONTAINER CLOSURE SYSTEM </w:t>
        </w:r>
        <w:r w:rsidR="009A1261" w:rsidRPr="001C24B4">
          <w:rPr>
            <w:rStyle w:val="Hyperlink"/>
            <w:noProof/>
            <w:highlight w:val="yellow"/>
            <w:lang w:val="en-IN"/>
          </w:rPr>
          <w:t>Product NAme</w:t>
        </w:r>
        <w:r w:rsidR="009A1261">
          <w:rPr>
            <w:noProof/>
            <w:webHidden/>
          </w:rPr>
          <w:tab/>
        </w:r>
        <w:r w:rsidR="009A1261">
          <w:rPr>
            <w:noProof/>
            <w:webHidden/>
          </w:rPr>
          <w:fldChar w:fldCharType="begin"/>
        </w:r>
        <w:r w:rsidR="009A1261">
          <w:rPr>
            <w:noProof/>
            <w:webHidden/>
          </w:rPr>
          <w:instrText xml:space="preserve"> PAGEREF _Toc140507818 \h </w:instrText>
        </w:r>
        <w:r w:rsidR="009A1261">
          <w:rPr>
            <w:noProof/>
            <w:webHidden/>
          </w:rPr>
        </w:r>
        <w:r w:rsidR="009A1261">
          <w:rPr>
            <w:noProof/>
            <w:webHidden/>
          </w:rPr>
          <w:fldChar w:fldCharType="separate"/>
        </w:r>
        <w:r w:rsidR="009A1261">
          <w:rPr>
            <w:noProof/>
            <w:webHidden/>
          </w:rPr>
          <w:t>2</w:t>
        </w:r>
        <w:r w:rsidR="009A1261">
          <w:rPr>
            <w:noProof/>
            <w:webHidden/>
          </w:rPr>
          <w:fldChar w:fldCharType="end"/>
        </w:r>
      </w:hyperlink>
    </w:p>
    <w:p w14:paraId="1002B988" w14:textId="2D82546F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19" w:history="1">
        <w:r w:rsidRPr="001C24B4">
          <w:rPr>
            <w:rStyle w:val="Hyperlink"/>
            <w:noProof/>
            <w:lang w:val="en-IN"/>
          </w:rPr>
          <w:t>1.1 Summary of Container / Closure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3946202" w14:textId="5970D54D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0" w:history="1">
        <w:r w:rsidRPr="001C24B4">
          <w:rPr>
            <w:rStyle w:val="Hyperlink"/>
            <w:noProof/>
            <w:lang w:val="en-IN"/>
          </w:rPr>
          <w:t>1.2 Components Specification and Test Data for all Package Type and Size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E80CB21" w14:textId="512DF342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1" w:history="1">
        <w:r w:rsidRPr="001C24B4">
          <w:rPr>
            <w:rStyle w:val="Hyperlink"/>
            <w:noProof/>
            <w:lang w:val="en-IN"/>
          </w:rPr>
          <w:t>1.3 Packaging Configuration and Sizes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FD9A1D" w14:textId="10C58050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2" w:history="1">
        <w:r w:rsidRPr="001C24B4">
          <w:rPr>
            <w:rStyle w:val="Hyperlink"/>
            <w:noProof/>
            <w:lang w:val="en-IN"/>
          </w:rPr>
          <w:t>1.4 Container Closure Comparison with Reference Listed Drug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0E1E61" w14:textId="37820558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3" w:history="1">
        <w:r w:rsidRPr="001C24B4">
          <w:rPr>
            <w:rStyle w:val="Hyperlink"/>
            <w:noProof/>
            <w:lang w:val="en-IN"/>
          </w:rPr>
          <w:t>1.5 Container Closure Integrity Testing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B052E5" w14:textId="55CEE1E7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4" w:history="1">
        <w:r w:rsidRPr="001C24B4">
          <w:rPr>
            <w:rStyle w:val="Hyperlink"/>
            <w:noProof/>
            <w:lang w:val="en-IN"/>
          </w:rPr>
          <w:t>1.6 Extractable and Leachable study for Container Closure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C68E525" w14:textId="1C78A1BD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5" w:history="1">
        <w:r w:rsidRPr="001C24B4">
          <w:rPr>
            <w:rStyle w:val="Hyperlink"/>
            <w:noProof/>
            <w:lang w:val="en-IN"/>
          </w:rPr>
          <w:t>1.7 Packaging Material Manufacturer’s Technical Specification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F2BA0FF" w14:textId="563F8567" w:rsidR="009A1261" w:rsidRDefault="009A1261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0507826" w:history="1">
        <w:r w:rsidRPr="001C24B4">
          <w:rPr>
            <w:rStyle w:val="Hyperlink"/>
            <w:noProof/>
            <w:lang w:val="en-IN"/>
          </w:rPr>
          <w:t>1.8 DMF References and Supplier’s 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_Toc140507826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976EE8E" w14:textId="4611623C" w:rsidR="00233AC6" w:rsidRPr="00DB0905" w:rsidRDefault="00233AC6" w:rsidP="00233AC6">
      <w:pPr>
        <w:pStyle w:val="Paragraph"/>
        <w:rPr>
          <w:szCs w:val="20"/>
        </w:rPr>
      </w:pPr>
      <w:r w:rsidRPr="00DB0905">
        <w:rPr>
          <w:szCs w:val="20"/>
        </w:rPr>
        <w:fldChar w:fldCharType="end"/>
      </w:r>
    </w:p>
    <w:p w14:paraId="52AA7A0D" w14:textId="77777777" w:rsidR="00233AC6" w:rsidRPr="00DB0905" w:rsidRDefault="00233AC6" w:rsidP="00BD7B1E">
      <w:pPr>
        <w:pStyle w:val="TOCSection"/>
        <w:jc w:val="center"/>
        <w:rPr>
          <w:rFonts w:ascii="Times New Roman" w:hAnsi="Times New Roman" w:cs="Times New Roman"/>
        </w:rPr>
      </w:pPr>
      <w:r w:rsidRPr="00DB0905">
        <w:rPr>
          <w:rFonts w:ascii="Times New Roman" w:hAnsi="Times New Roman" w:cs="Times New Roman"/>
        </w:rPr>
        <w:t>List of In-Text Tables</w:t>
      </w:r>
    </w:p>
    <w:p w14:paraId="57968B0B" w14:textId="1500CC94" w:rsidR="009A1261" w:rsidRDefault="00233AC6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B0905">
        <w:fldChar w:fldCharType="begin"/>
      </w:r>
      <w:r w:rsidRPr="00DB0905">
        <w:instrText xml:space="preserve"> TOC \h \z \t "Table Title" \c </w:instrText>
      </w:r>
      <w:r w:rsidRPr="00DB0905">
        <w:fldChar w:fldCharType="separate"/>
      </w:r>
      <w:hyperlink w:anchor="_Toc140507827" w:history="1">
        <w:r w:rsidR="009A1261" w:rsidRPr="00D50990">
          <w:rPr>
            <w:rStyle w:val="Hyperlink"/>
            <w:noProof/>
            <w:lang w:val="en-IN"/>
          </w:rPr>
          <w:t xml:space="preserve">Table 3 Configuration and Sizes for </w:t>
        </w:r>
        <w:r w:rsidR="009A1261" w:rsidRPr="00D50990">
          <w:rPr>
            <w:rStyle w:val="Hyperlink"/>
            <w:noProof/>
            <w:highlight w:val="yellow"/>
            <w:lang w:val="en-IN"/>
          </w:rPr>
          <w:t>Product Name</w:t>
        </w:r>
        <w:r w:rsidR="009A1261">
          <w:rPr>
            <w:noProof/>
            <w:webHidden/>
          </w:rPr>
          <w:tab/>
        </w:r>
        <w:r w:rsidR="009A1261">
          <w:rPr>
            <w:noProof/>
            <w:webHidden/>
          </w:rPr>
          <w:fldChar w:fldCharType="begin"/>
        </w:r>
        <w:r w:rsidR="009A1261">
          <w:rPr>
            <w:noProof/>
            <w:webHidden/>
          </w:rPr>
          <w:instrText xml:space="preserve"> PAGEREF _Toc140507827 \h </w:instrText>
        </w:r>
        <w:r w:rsidR="009A1261">
          <w:rPr>
            <w:noProof/>
            <w:webHidden/>
          </w:rPr>
        </w:r>
        <w:r w:rsidR="009A1261">
          <w:rPr>
            <w:noProof/>
            <w:webHidden/>
          </w:rPr>
          <w:fldChar w:fldCharType="separate"/>
        </w:r>
        <w:r w:rsidR="009A1261">
          <w:rPr>
            <w:noProof/>
            <w:webHidden/>
          </w:rPr>
          <w:t>5</w:t>
        </w:r>
        <w:r w:rsidR="009A1261">
          <w:rPr>
            <w:noProof/>
            <w:webHidden/>
          </w:rPr>
          <w:fldChar w:fldCharType="end"/>
        </w:r>
      </w:hyperlink>
    </w:p>
    <w:p w14:paraId="24D9766D" w14:textId="6C34AE76" w:rsidR="009A1261" w:rsidRDefault="00233AC6" w:rsidP="00233AC6">
      <w:pPr>
        <w:pStyle w:val="Paragraph"/>
      </w:pPr>
      <w:r w:rsidRPr="00DB0905">
        <w:fldChar w:fldCharType="end"/>
      </w:r>
    </w:p>
    <w:p w14:paraId="6A3741AA" w14:textId="77777777" w:rsidR="009A1261" w:rsidRDefault="009A1261" w:rsidP="00233AC6">
      <w:pPr>
        <w:pStyle w:val="Paragraph"/>
      </w:pPr>
    </w:p>
    <w:p w14:paraId="1023E778" w14:textId="77777777" w:rsidR="009A1261" w:rsidRPr="00DB0905" w:rsidRDefault="009A1261" w:rsidP="00233AC6">
      <w:pPr>
        <w:pStyle w:val="Paragraph"/>
      </w:pPr>
    </w:p>
    <w:p w14:paraId="742A0ACB" w14:textId="77777777" w:rsidR="00EE0C82" w:rsidRPr="00DB0905" w:rsidRDefault="00EE0C82" w:rsidP="00233AC6">
      <w:pPr>
        <w:pStyle w:val="Paragraph"/>
      </w:pPr>
    </w:p>
    <w:p w14:paraId="2AC3262C" w14:textId="77777777" w:rsidR="00F34349" w:rsidRDefault="00F34349">
      <w:pPr>
        <w:spacing w:before="0"/>
        <w:rPr>
          <w:b/>
          <w:bCs/>
          <w:caps/>
          <w:kern w:val="32"/>
          <w:sz w:val="28"/>
          <w:szCs w:val="28"/>
        </w:rPr>
      </w:pPr>
      <w:r>
        <w:br w:type="page"/>
      </w:r>
    </w:p>
    <w:p w14:paraId="7ECB8240" w14:textId="3C15C8BF" w:rsidR="004E1721" w:rsidRDefault="00EE09F1" w:rsidP="00F34349">
      <w:pPr>
        <w:pStyle w:val="Heading1"/>
        <w:tabs>
          <w:tab w:val="num" w:pos="180"/>
        </w:tabs>
        <w:spacing w:before="0" w:after="120" w:line="360" w:lineRule="auto"/>
        <w:ind w:left="266" w:hanging="357"/>
        <w:jc w:val="both"/>
        <w:rPr>
          <w:lang w:val="en-IN"/>
        </w:rPr>
      </w:pPr>
      <w:r w:rsidRPr="004E1721">
        <w:rPr>
          <w:rFonts w:ascii="Times New Roman" w:hAnsi="Times New Roman" w:cs="Times New Roman"/>
        </w:rPr>
        <w:lastRenderedPageBreak/>
        <w:t xml:space="preserve"> </w:t>
      </w:r>
      <w:bookmarkStart w:id="3" w:name="_Toc140507818"/>
      <w:bookmarkEnd w:id="0"/>
      <w:bookmarkEnd w:id="1"/>
      <w:bookmarkEnd w:id="2"/>
      <w:r w:rsidR="006652A0" w:rsidRPr="004E1721">
        <w:rPr>
          <w:lang w:val="en-IN"/>
        </w:rPr>
        <w:t xml:space="preserve">CONTAINER CLOSURE SYSTEM </w:t>
      </w:r>
      <w:r w:rsidR="0099017B" w:rsidRPr="0099017B">
        <w:rPr>
          <w:highlight w:val="yellow"/>
          <w:lang w:val="en-IN"/>
        </w:rPr>
        <w:t>Product NAme</w:t>
      </w:r>
      <w:bookmarkEnd w:id="3"/>
    </w:p>
    <w:p w14:paraId="20BB6F56" w14:textId="454278CC" w:rsidR="00B360BC" w:rsidRPr="004E1721" w:rsidRDefault="004E1721" w:rsidP="00F34349">
      <w:pPr>
        <w:pStyle w:val="Heading2"/>
        <w:numPr>
          <w:ilvl w:val="0"/>
          <w:numId w:val="0"/>
        </w:numPr>
        <w:spacing w:line="276" w:lineRule="auto"/>
        <w:jc w:val="both"/>
        <w:rPr>
          <w:lang w:val="en-IN"/>
        </w:rPr>
      </w:pPr>
      <w:bookmarkStart w:id="4" w:name="_Toc140507819"/>
      <w:r>
        <w:rPr>
          <w:lang w:val="en-IN"/>
        </w:rPr>
        <w:t xml:space="preserve">1.1 </w:t>
      </w:r>
      <w:r w:rsidR="006652A0" w:rsidRPr="004E1721">
        <w:rPr>
          <w:lang w:val="en-IN"/>
        </w:rPr>
        <w:t>Summary of Container / Closure System</w:t>
      </w:r>
      <w:bookmarkEnd w:id="4"/>
    </w:p>
    <w:p w14:paraId="06A97488" w14:textId="23C464C8" w:rsidR="006652A0" w:rsidRDefault="006652A0" w:rsidP="00C33E81">
      <w:pPr>
        <w:pStyle w:val="Paragraph"/>
        <w:spacing w:line="360" w:lineRule="auto"/>
        <w:jc w:val="both"/>
        <w:rPr>
          <w:lang w:val="en-IN"/>
        </w:rPr>
      </w:pPr>
      <w:r>
        <w:rPr>
          <w:lang w:val="en-IN"/>
        </w:rPr>
        <w:t xml:space="preserve">This document contains details of the primary and secondary packaging material used for packaging of </w:t>
      </w:r>
      <w:r w:rsidR="0099017B" w:rsidRPr="0099017B">
        <w:rPr>
          <w:highlight w:val="yellow"/>
          <w:lang w:val="en-IN"/>
        </w:rPr>
        <w:t>Product Name</w:t>
      </w:r>
      <w:r>
        <w:rPr>
          <w:lang w:val="en-IN"/>
        </w:rPr>
        <w:t xml:space="preserve">. These systems were used during the ANDA Exhibit batches packaging operation and same are proposed for commercial use. Each lot of incoming containers/closures is inspected for identity and quality prior to release for use, in accordance with the current specification, as appropriate. </w:t>
      </w:r>
    </w:p>
    <w:p w14:paraId="7258B5C1" w14:textId="58328F95" w:rsidR="006652A0" w:rsidRDefault="006652A0" w:rsidP="00C33E81">
      <w:pPr>
        <w:pStyle w:val="Paragraph"/>
        <w:spacing w:line="360" w:lineRule="auto"/>
        <w:jc w:val="both"/>
        <w:rPr>
          <w:lang w:val="en-IN"/>
        </w:rPr>
      </w:pPr>
      <w:r>
        <w:rPr>
          <w:lang w:val="en-IN"/>
        </w:rPr>
        <w:t xml:space="preserve">Packaging material used, includes primary packaging materials and secondary packaging </w:t>
      </w:r>
      <w:proofErr w:type="gramStart"/>
      <w:r>
        <w:rPr>
          <w:lang w:val="en-IN"/>
        </w:rPr>
        <w:t>material</w:t>
      </w:r>
      <w:proofErr w:type="gramEnd"/>
      <w:r>
        <w:rPr>
          <w:lang w:val="en-IN"/>
        </w:rPr>
        <w:t>. The retest/ expiration date to be assigned is (</w:t>
      </w:r>
      <w:r w:rsidR="00F34349" w:rsidRPr="00F34349">
        <w:rPr>
          <w:highlight w:val="yellow"/>
          <w:lang w:val="en-IN"/>
        </w:rPr>
        <w:t>X</w:t>
      </w:r>
      <w:r>
        <w:rPr>
          <w:lang w:val="en-IN"/>
        </w:rPr>
        <w:t xml:space="preserve">) </w:t>
      </w:r>
      <w:proofErr w:type="spellStart"/>
      <w:r w:rsidR="00F34349" w:rsidRPr="00F34349">
        <w:rPr>
          <w:highlight w:val="yellow"/>
          <w:lang w:val="en-IN"/>
        </w:rPr>
        <w:t>xxxxx</w:t>
      </w:r>
      <w:proofErr w:type="spellEnd"/>
      <w:r>
        <w:rPr>
          <w:lang w:val="en-IN"/>
        </w:rPr>
        <w:t xml:space="preserve"> years from the analysis starting date or the manufacturer retest/expiration date, whichever comes earlier.</w:t>
      </w:r>
      <w:r w:rsidR="00004EF5">
        <w:rPr>
          <w:lang w:val="en-IN"/>
        </w:rPr>
        <w:t xml:space="preserve"> </w:t>
      </w:r>
      <w:r w:rsidR="00004EF5" w:rsidRPr="00004EF5">
        <w:rPr>
          <w:lang w:val="en-IN"/>
        </w:rPr>
        <w:t xml:space="preserve">(refer </w:t>
      </w:r>
      <w:r w:rsidR="00004EF5" w:rsidRPr="00004EF5">
        <w:rPr>
          <w:b/>
          <w:bCs/>
          <w:lang w:val="en-IN"/>
        </w:rPr>
        <w:t>Appendix-1</w:t>
      </w:r>
      <w:r w:rsidR="00004EF5" w:rsidRPr="00004EF5">
        <w:rPr>
          <w:lang w:val="en-IN"/>
        </w:rPr>
        <w:t xml:space="preserve"> for retest period statement).</w:t>
      </w:r>
    </w:p>
    <w:p w14:paraId="12EE7EF6" w14:textId="62895CFC" w:rsidR="00004EF5" w:rsidRPr="00004EF5" w:rsidRDefault="006652A0" w:rsidP="00004EF5">
      <w:pPr>
        <w:pStyle w:val="TableTitle"/>
        <w:ind w:left="1134" w:hanging="1134"/>
        <w:jc w:val="both"/>
        <w:rPr>
          <w:rFonts w:ascii="Times New Roman" w:hAnsi="Times New Roman"/>
          <w:lang w:val="en-IN"/>
        </w:rPr>
      </w:pPr>
      <w:r w:rsidRPr="00004EF5">
        <w:rPr>
          <w:rFonts w:ascii="Times New Roman" w:hAnsi="Times New Roman"/>
          <w:lang w:val="en-IN"/>
        </w:rPr>
        <w:t xml:space="preserve">Table 1 Packaging Material details for </w:t>
      </w:r>
      <w:r w:rsidR="00163631" w:rsidRPr="00004EF5">
        <w:rPr>
          <w:rFonts w:ascii="Times New Roman" w:hAnsi="Times New Roman"/>
          <w:lang w:val="en-IN"/>
        </w:rPr>
        <w:t>Product Name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3"/>
        <w:gridCol w:w="1607"/>
        <w:gridCol w:w="1439"/>
        <w:gridCol w:w="4753"/>
      </w:tblGrid>
      <w:tr w:rsidR="00004EF5" w14:paraId="17475108" w14:textId="77777777" w:rsidTr="001B6BCC">
        <w:trPr>
          <w:trHeight w:val="646"/>
        </w:trPr>
        <w:tc>
          <w:tcPr>
            <w:tcW w:w="1054" w:type="pct"/>
            <w:shd w:val="clear" w:color="auto" w:fill="DAEEF3"/>
            <w:vAlign w:val="center"/>
          </w:tcPr>
          <w:p w14:paraId="4A34D981" w14:textId="5342738C" w:rsidR="00004EF5" w:rsidRPr="006652A0" w:rsidRDefault="00004EF5" w:rsidP="00004EF5">
            <w:pPr>
              <w:pStyle w:val="Paragraph"/>
              <w:spacing w:before="0" w:after="0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CD4C1E">
              <w:rPr>
                <w:b/>
                <w:bCs/>
                <w:sz w:val="22"/>
                <w:szCs w:val="22"/>
                <w:lang w:val="en-IN"/>
              </w:rPr>
              <w:t>Packaging</w:t>
            </w:r>
            <w:r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CD4C1E">
              <w:rPr>
                <w:b/>
                <w:bCs/>
                <w:sz w:val="22"/>
                <w:szCs w:val="22"/>
                <w:lang w:val="en-IN"/>
              </w:rPr>
              <w:t>Configuration</w:t>
            </w:r>
          </w:p>
        </w:tc>
        <w:tc>
          <w:tcPr>
            <w:tcW w:w="813" w:type="pct"/>
            <w:shd w:val="clear" w:color="auto" w:fill="DAEEF3"/>
            <w:vAlign w:val="center"/>
          </w:tcPr>
          <w:p w14:paraId="688904C0" w14:textId="3A0230E9" w:rsidR="00004EF5" w:rsidRDefault="00004EF5" w:rsidP="00004EF5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CD4C1E">
              <w:rPr>
                <w:b/>
                <w:bCs/>
                <w:sz w:val="22"/>
                <w:szCs w:val="22"/>
                <w:lang w:val="en-IN"/>
              </w:rPr>
              <w:t>Type of</w:t>
            </w:r>
            <w:r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CD4C1E">
              <w:rPr>
                <w:b/>
                <w:bCs/>
                <w:sz w:val="22"/>
                <w:szCs w:val="22"/>
                <w:lang w:val="en-IN"/>
              </w:rPr>
              <w:t>Materials</w:t>
            </w:r>
          </w:p>
        </w:tc>
        <w:tc>
          <w:tcPr>
            <w:tcW w:w="728" w:type="pct"/>
            <w:shd w:val="clear" w:color="auto" w:fill="DAEEF3"/>
            <w:vAlign w:val="center"/>
          </w:tcPr>
          <w:p w14:paraId="6B882040" w14:textId="5EFD168C" w:rsidR="00004EF5" w:rsidRPr="00004EF5" w:rsidRDefault="00004EF5" w:rsidP="00004EF5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004EF5">
              <w:rPr>
                <w:b/>
                <w:bCs/>
                <w:sz w:val="22"/>
                <w:szCs w:val="22"/>
                <w:lang w:val="en-IN"/>
              </w:rPr>
              <w:t>Fill Volume</w:t>
            </w:r>
          </w:p>
        </w:tc>
        <w:tc>
          <w:tcPr>
            <w:tcW w:w="2405" w:type="pct"/>
            <w:shd w:val="clear" w:color="auto" w:fill="DAEEF3"/>
            <w:vAlign w:val="center"/>
          </w:tcPr>
          <w:p w14:paraId="604A23AB" w14:textId="0BF54488" w:rsidR="00004EF5" w:rsidRDefault="00004EF5" w:rsidP="00004EF5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7E13C9">
              <w:rPr>
                <w:b/>
                <w:bCs/>
                <w:sz w:val="22"/>
                <w:szCs w:val="22"/>
                <w:lang w:val="en-IN"/>
              </w:rPr>
              <w:t>Description</w:t>
            </w:r>
          </w:p>
        </w:tc>
      </w:tr>
      <w:tr w:rsidR="00004EF5" w14:paraId="7A64CCB3" w14:textId="77777777" w:rsidTr="001B6BCC">
        <w:trPr>
          <w:trHeight w:val="680"/>
        </w:trPr>
        <w:tc>
          <w:tcPr>
            <w:tcW w:w="1054" w:type="pct"/>
            <w:vMerge w:val="restart"/>
            <w:vAlign w:val="center"/>
          </w:tcPr>
          <w:p w14:paraId="0B35C18D" w14:textId="77777777" w:rsidR="00004EF5" w:rsidRPr="002C7B15" w:rsidRDefault="00004EF5" w:rsidP="008E253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Primary Packaging</w:t>
            </w:r>
          </w:p>
          <w:p w14:paraId="25FC67B1" w14:textId="284EE2B7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Material</w:t>
            </w:r>
          </w:p>
        </w:tc>
        <w:tc>
          <w:tcPr>
            <w:tcW w:w="813" w:type="pct"/>
            <w:vAlign w:val="center"/>
          </w:tcPr>
          <w:p w14:paraId="5F22A539" w14:textId="57BBCAD8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2C7B15">
              <w:rPr>
                <w:rFonts w:ascii="TimesNewRomanPSMT" w:hAnsi="TimesNewRomanPSMT" w:cs="TimesNewRomanPSMT"/>
                <w:sz w:val="22"/>
                <w:szCs w:val="22"/>
                <w:lang w:val="en-IN"/>
              </w:rPr>
              <w:t>Vial</w:t>
            </w:r>
          </w:p>
        </w:tc>
        <w:tc>
          <w:tcPr>
            <w:tcW w:w="728" w:type="pct"/>
            <w:vMerge w:val="restart"/>
            <w:vAlign w:val="center"/>
          </w:tcPr>
          <w:p w14:paraId="4F297730" w14:textId="518C9CB2" w:rsidR="00004EF5" w:rsidRPr="00004EF5" w:rsidRDefault="00004EF5" w:rsidP="008E2531">
            <w:pPr>
              <w:pStyle w:val="Paragraph"/>
              <w:spacing w:before="0" w:after="0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405" w:type="pct"/>
            <w:vAlign w:val="center"/>
          </w:tcPr>
          <w:p w14:paraId="04CE5378" w14:textId="463DF27E" w:rsidR="00004EF5" w:rsidRPr="00163631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highlight w:val="green"/>
                <w:lang w:val="en-IN"/>
              </w:rPr>
            </w:pPr>
          </w:p>
        </w:tc>
      </w:tr>
      <w:tr w:rsidR="00004EF5" w14:paraId="529E5439" w14:textId="77777777" w:rsidTr="001B6BCC">
        <w:trPr>
          <w:trHeight w:val="680"/>
        </w:trPr>
        <w:tc>
          <w:tcPr>
            <w:tcW w:w="1054" w:type="pct"/>
            <w:vMerge/>
            <w:vAlign w:val="center"/>
          </w:tcPr>
          <w:p w14:paraId="3560A924" w14:textId="77777777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</w:p>
        </w:tc>
        <w:tc>
          <w:tcPr>
            <w:tcW w:w="813" w:type="pct"/>
            <w:vAlign w:val="center"/>
          </w:tcPr>
          <w:p w14:paraId="58458B1D" w14:textId="5AE53933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Rubber Stopper</w:t>
            </w:r>
          </w:p>
        </w:tc>
        <w:tc>
          <w:tcPr>
            <w:tcW w:w="728" w:type="pct"/>
            <w:vMerge/>
            <w:vAlign w:val="center"/>
          </w:tcPr>
          <w:p w14:paraId="7EF6CAD9" w14:textId="31CE1293" w:rsidR="00004EF5" w:rsidRPr="00004EF5" w:rsidRDefault="00004EF5" w:rsidP="008E2531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405" w:type="pct"/>
            <w:vAlign w:val="center"/>
          </w:tcPr>
          <w:p w14:paraId="5CD0D593" w14:textId="110617DC" w:rsidR="00004EF5" w:rsidRPr="00163631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highlight w:val="green"/>
                <w:lang w:val="en-IN"/>
              </w:rPr>
            </w:pPr>
          </w:p>
        </w:tc>
      </w:tr>
      <w:tr w:rsidR="00004EF5" w14:paraId="368789F3" w14:textId="77777777" w:rsidTr="001B6BCC">
        <w:trPr>
          <w:trHeight w:val="680"/>
        </w:trPr>
        <w:tc>
          <w:tcPr>
            <w:tcW w:w="1054" w:type="pct"/>
            <w:vAlign w:val="center"/>
          </w:tcPr>
          <w:p w14:paraId="2F85B026" w14:textId="77777777" w:rsidR="00004EF5" w:rsidRPr="002C7B15" w:rsidRDefault="00004EF5" w:rsidP="008E253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Secondary</w:t>
            </w:r>
          </w:p>
          <w:p w14:paraId="1F11F729" w14:textId="682064EA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Packaging materials</w:t>
            </w:r>
          </w:p>
        </w:tc>
        <w:tc>
          <w:tcPr>
            <w:tcW w:w="813" w:type="pct"/>
            <w:vAlign w:val="center"/>
          </w:tcPr>
          <w:p w14:paraId="0F439B51" w14:textId="6B8749F2" w:rsidR="00004EF5" w:rsidRPr="002C7B15" w:rsidRDefault="00004EF5" w:rsidP="008E2531">
            <w:pPr>
              <w:pStyle w:val="Paragraph"/>
              <w:spacing w:before="0" w:after="0"/>
              <w:jc w:val="center"/>
              <w:rPr>
                <w:b/>
                <w:bCs/>
                <w:lang w:val="en-IN"/>
              </w:rPr>
            </w:pPr>
            <w:r w:rsidRPr="002C7B15">
              <w:rPr>
                <w:sz w:val="22"/>
                <w:szCs w:val="22"/>
                <w:lang w:val="en-IN"/>
              </w:rPr>
              <w:t>Seal</w:t>
            </w:r>
          </w:p>
        </w:tc>
        <w:tc>
          <w:tcPr>
            <w:tcW w:w="728" w:type="pct"/>
            <w:vMerge/>
            <w:vAlign w:val="center"/>
          </w:tcPr>
          <w:p w14:paraId="2FAA277A" w14:textId="278C1711" w:rsidR="00004EF5" w:rsidRPr="00004EF5" w:rsidRDefault="00004EF5" w:rsidP="008E253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highlight w:val="green"/>
                <w:lang w:val="en-IN"/>
              </w:rPr>
            </w:pPr>
          </w:p>
        </w:tc>
        <w:tc>
          <w:tcPr>
            <w:tcW w:w="2405" w:type="pct"/>
            <w:vAlign w:val="center"/>
          </w:tcPr>
          <w:p w14:paraId="2DB93DE0" w14:textId="57BB0F45" w:rsidR="00004EF5" w:rsidRPr="00CA2543" w:rsidRDefault="00004EF5" w:rsidP="00004EF5">
            <w:pPr>
              <w:spacing w:before="0"/>
              <w:jc w:val="center"/>
              <w:rPr>
                <w:highlight w:val="green"/>
                <w:lang w:val="en-IN"/>
              </w:rPr>
            </w:pPr>
          </w:p>
        </w:tc>
      </w:tr>
    </w:tbl>
    <w:p w14:paraId="68202A75" w14:textId="77777777" w:rsidR="00004EF5" w:rsidRPr="00004EF5" w:rsidRDefault="00004EF5" w:rsidP="00004EF5">
      <w:bookmarkStart w:id="5" w:name="_Toc140507820"/>
    </w:p>
    <w:p w14:paraId="4B8813AE" w14:textId="77777777" w:rsidR="00C61C05" w:rsidRDefault="00C61C05">
      <w:pPr>
        <w:spacing w:before="0"/>
        <w:rPr>
          <w:lang w:val="en-IN"/>
        </w:rPr>
      </w:pPr>
    </w:p>
    <w:p w14:paraId="61CCACFD" w14:textId="77777777" w:rsidR="00BC5C20" w:rsidRDefault="00BC5C20">
      <w:pPr>
        <w:spacing w:before="0"/>
        <w:rPr>
          <w:rFonts w:ascii="Arial" w:hAnsi="Arial" w:cs="Arial"/>
          <w:b/>
          <w:bCs/>
          <w:iCs/>
          <w:sz w:val="26"/>
          <w:szCs w:val="26"/>
          <w:lang w:val="en-IN"/>
        </w:rPr>
      </w:pPr>
      <w:r>
        <w:rPr>
          <w:lang w:val="en-IN"/>
        </w:rPr>
        <w:br w:type="page"/>
      </w:r>
    </w:p>
    <w:p w14:paraId="3EEE846D" w14:textId="59991BCF" w:rsidR="006652A0" w:rsidRDefault="00930312" w:rsidP="00C33E81">
      <w:pPr>
        <w:pStyle w:val="Heading2"/>
        <w:numPr>
          <w:ilvl w:val="0"/>
          <w:numId w:val="0"/>
        </w:numPr>
        <w:jc w:val="both"/>
        <w:rPr>
          <w:lang w:val="en-IN"/>
        </w:rPr>
      </w:pPr>
      <w:r>
        <w:rPr>
          <w:lang w:val="en-IN"/>
        </w:rPr>
        <w:lastRenderedPageBreak/>
        <w:t xml:space="preserve">1.2 </w:t>
      </w:r>
      <w:r w:rsidR="006652A0">
        <w:rPr>
          <w:lang w:val="en-IN"/>
        </w:rPr>
        <w:t>Components Specification and Test Data for all Package Type and Size</w:t>
      </w:r>
      <w:bookmarkEnd w:id="5"/>
    </w:p>
    <w:p w14:paraId="1630D3C9" w14:textId="1E750D35" w:rsidR="006652A0" w:rsidRDefault="006652A0" w:rsidP="00C33E81">
      <w:pPr>
        <w:pStyle w:val="Paragraph"/>
        <w:spacing w:line="360" w:lineRule="auto"/>
        <w:jc w:val="both"/>
        <w:rPr>
          <w:lang w:val="en-IN"/>
        </w:rPr>
      </w:pPr>
      <w:r>
        <w:rPr>
          <w:lang w:val="en-IN"/>
        </w:rPr>
        <w:t>The following table includes specification, test procedure and test data packages for representative samples of Primary packaging and Secondary packaging components of the container closure system:</w:t>
      </w:r>
    </w:p>
    <w:p w14:paraId="31F3C942" w14:textId="08638EE7" w:rsidR="006652A0" w:rsidRDefault="006652A0" w:rsidP="00C33E81">
      <w:pPr>
        <w:pStyle w:val="Paragraph"/>
        <w:spacing w:line="360" w:lineRule="auto"/>
        <w:jc w:val="both"/>
        <w:rPr>
          <w:rFonts w:eastAsia="Wingdings-Regular"/>
          <w:lang w:val="en-IN"/>
        </w:rPr>
      </w:pPr>
      <w:r>
        <w:rPr>
          <w:rFonts w:ascii="Segoe UI Symbol" w:eastAsia="Wingdings-Regular" w:hAnsi="Segoe UI Symbol" w:cs="Segoe UI Symbol"/>
          <w:lang w:val="en-IN"/>
        </w:rPr>
        <w:t>❖</w:t>
      </w:r>
      <w:r>
        <w:rPr>
          <w:rFonts w:ascii="Wingdings-Regular" w:eastAsia="Wingdings-Regular" w:cs="Wingdings-Regular"/>
          <w:lang w:val="en-IN"/>
        </w:rPr>
        <w:t xml:space="preserve"> </w:t>
      </w:r>
      <w:r>
        <w:rPr>
          <w:rFonts w:eastAsia="Wingdings-Regular"/>
          <w:b/>
          <w:bCs/>
          <w:lang w:val="en-IN"/>
        </w:rPr>
        <w:t xml:space="preserve">Specification Package </w:t>
      </w:r>
      <w:r>
        <w:rPr>
          <w:rFonts w:eastAsia="Wingdings-Regular"/>
          <w:lang w:val="en-IN"/>
        </w:rPr>
        <w:t xml:space="preserve">includes </w:t>
      </w:r>
      <w:r w:rsidR="00163631" w:rsidRPr="00163631">
        <w:rPr>
          <w:rFonts w:eastAsia="Wingdings-Regular"/>
          <w:highlight w:val="yellow"/>
          <w:lang w:val="en-IN"/>
        </w:rPr>
        <w:t>Company Name</w:t>
      </w:r>
      <w:r>
        <w:rPr>
          <w:rFonts w:eastAsia="Wingdings-Regular"/>
          <w:lang w:val="en-IN"/>
        </w:rPr>
        <w:t xml:space="preserve"> Specification followed by Supplier Drawing (for primary and secondary packaging). </w:t>
      </w:r>
    </w:p>
    <w:p w14:paraId="1257454B" w14:textId="6D753056" w:rsidR="006652A0" w:rsidRDefault="006652A0" w:rsidP="00C33E81">
      <w:pPr>
        <w:pStyle w:val="Paragraph"/>
        <w:spacing w:line="360" w:lineRule="auto"/>
        <w:jc w:val="both"/>
        <w:rPr>
          <w:lang w:val="en-IN"/>
        </w:rPr>
      </w:pPr>
      <w:r>
        <w:rPr>
          <w:rFonts w:ascii="Segoe UI Symbol" w:eastAsia="Wingdings-Regular" w:hAnsi="Segoe UI Symbol" w:cs="Segoe UI Symbol"/>
          <w:lang w:val="en-IN"/>
        </w:rPr>
        <w:t>❖</w:t>
      </w:r>
      <w:r>
        <w:rPr>
          <w:rFonts w:ascii="Wingdings-Regular" w:eastAsia="Wingdings-Regular" w:cs="Wingdings-Regular"/>
          <w:lang w:val="en-IN"/>
        </w:rPr>
        <w:t xml:space="preserve"> </w:t>
      </w:r>
      <w:r>
        <w:rPr>
          <w:rFonts w:eastAsia="Wingdings-Regular"/>
          <w:b/>
          <w:bCs/>
          <w:lang w:val="en-IN"/>
        </w:rPr>
        <w:t xml:space="preserve">Test Procedure Package </w:t>
      </w:r>
      <w:r>
        <w:rPr>
          <w:rFonts w:eastAsia="Wingdings-Regular"/>
          <w:lang w:val="en-IN"/>
        </w:rPr>
        <w:t xml:space="preserve">includes Procedures used for testing of container closure system components. Representative </w:t>
      </w:r>
      <w:r>
        <w:rPr>
          <w:lang w:val="en-IN"/>
        </w:rPr>
        <w:t xml:space="preserve">samples of proposed containers and closures system have been tested in accordance with current USP Test </w:t>
      </w:r>
      <w:r w:rsidR="00A65DBA" w:rsidRPr="00A65DBA">
        <w:rPr>
          <w:highlight w:val="yellow"/>
          <w:lang w:val="en-IN"/>
        </w:rPr>
        <w:t>&lt;660&gt;/&lt;</w:t>
      </w:r>
      <w:r w:rsidRPr="00A65DBA">
        <w:rPr>
          <w:highlight w:val="yellow"/>
          <w:lang w:val="en-IN"/>
        </w:rPr>
        <w:t>661.2&gt;</w:t>
      </w:r>
      <w:r w:rsidR="00BC5C20" w:rsidRPr="00BC5C20">
        <w:rPr>
          <w:highlight w:val="yellow"/>
          <w:lang w:val="en-IN"/>
        </w:rPr>
        <w:t>, &lt;71&gt;</w:t>
      </w:r>
      <w:r w:rsidR="00A65DBA">
        <w:rPr>
          <w:lang w:val="en-IN"/>
        </w:rPr>
        <w:t xml:space="preserve"> </w:t>
      </w:r>
      <w:r w:rsidR="00A65DBA" w:rsidRPr="003F328B">
        <w:rPr>
          <w:highlight w:val="cyan"/>
          <w:lang w:val="en-IN"/>
        </w:rPr>
        <w:t>&lt;consider as per</w:t>
      </w:r>
      <w:r w:rsidR="000E4D37" w:rsidRPr="003F328B">
        <w:rPr>
          <w:highlight w:val="cyan"/>
          <w:lang w:val="en-IN"/>
        </w:rPr>
        <w:t xml:space="preserve"> vial Mater</w:t>
      </w:r>
      <w:r w:rsidR="003F328B" w:rsidRPr="003F328B">
        <w:rPr>
          <w:highlight w:val="cyan"/>
          <w:lang w:val="en-IN"/>
        </w:rPr>
        <w:t>ial of construction glass or plastic&gt;</w:t>
      </w:r>
      <w:r>
        <w:rPr>
          <w:lang w:val="en-IN"/>
        </w:rPr>
        <w:t xml:space="preserve"> and &lt;381&gt;.</w:t>
      </w:r>
    </w:p>
    <w:p w14:paraId="6150F690" w14:textId="337163CF" w:rsidR="006652A0" w:rsidRDefault="006652A0" w:rsidP="00C33E81">
      <w:pPr>
        <w:pStyle w:val="Paragraph"/>
        <w:spacing w:line="360" w:lineRule="auto"/>
        <w:jc w:val="both"/>
        <w:rPr>
          <w:lang w:val="en-IN"/>
        </w:rPr>
      </w:pPr>
      <w:r>
        <w:rPr>
          <w:rFonts w:ascii="Segoe UI Symbol" w:eastAsia="Wingdings-Regular" w:hAnsi="Segoe UI Symbol" w:cs="Segoe UI Symbol"/>
          <w:lang w:val="en-IN"/>
        </w:rPr>
        <w:t>❖</w:t>
      </w:r>
      <w:r>
        <w:rPr>
          <w:rFonts w:ascii="Wingdings-Regular" w:eastAsia="Wingdings-Regular" w:cs="Wingdings-Regular"/>
          <w:lang w:val="en-IN"/>
        </w:rPr>
        <w:t xml:space="preserve"> </w:t>
      </w:r>
      <w:r>
        <w:rPr>
          <w:rFonts w:eastAsia="Wingdings-Regular"/>
          <w:b/>
          <w:bCs/>
          <w:lang w:val="en-IN"/>
        </w:rPr>
        <w:t xml:space="preserve">Test Data Package </w:t>
      </w:r>
      <w:r>
        <w:rPr>
          <w:rFonts w:eastAsia="Wingdings-Regular"/>
          <w:lang w:val="en-IN"/>
        </w:rPr>
        <w:t xml:space="preserve">includes </w:t>
      </w:r>
      <w:r w:rsidR="00163631" w:rsidRPr="00163631">
        <w:rPr>
          <w:rFonts w:eastAsia="Wingdings-Regular"/>
          <w:highlight w:val="yellow"/>
          <w:lang w:val="en-IN"/>
        </w:rPr>
        <w:t>Company Name</w:t>
      </w:r>
      <w:r w:rsidR="00163631">
        <w:rPr>
          <w:rFonts w:eastAsia="Wingdings-Regular"/>
          <w:lang w:val="en-IN"/>
        </w:rPr>
        <w:t xml:space="preserve"> </w:t>
      </w:r>
      <w:r>
        <w:rPr>
          <w:rFonts w:ascii="TimesNewRomanPSMT" w:eastAsia="Wingdings-Regular" w:hAnsi="TimesNewRomanPSMT" w:cs="TimesNewRomanPSMT"/>
          <w:lang w:val="en-IN"/>
        </w:rPr>
        <w:t>Certif</w:t>
      </w:r>
      <w:r>
        <w:rPr>
          <w:rFonts w:eastAsia="Wingdings-Regular"/>
          <w:lang w:val="en-IN"/>
        </w:rPr>
        <w:t xml:space="preserve">icate of Analysis (CoA) followed by the corresponding Certificate of Analysis </w:t>
      </w:r>
      <w:r>
        <w:rPr>
          <w:lang w:val="en-IN"/>
        </w:rPr>
        <w:t>(CoA) or Certificate of Conformance (CoC) by the vendor.</w:t>
      </w:r>
    </w:p>
    <w:p w14:paraId="00A3D608" w14:textId="77777777" w:rsidR="00CD4B15" w:rsidRDefault="00CD4B15" w:rsidP="00C70E39">
      <w:pPr>
        <w:autoSpaceDE w:val="0"/>
        <w:autoSpaceDN w:val="0"/>
        <w:adjustRightInd w:val="0"/>
        <w:spacing w:before="120" w:after="120" w:line="360" w:lineRule="auto"/>
        <w:jc w:val="both"/>
        <w:rPr>
          <w:color w:val="000000" w:themeColor="text1"/>
        </w:rPr>
      </w:pPr>
    </w:p>
    <w:p w14:paraId="33EBB47F" w14:textId="1708E9F6" w:rsidR="00DF1A6B" w:rsidRPr="00DB0905" w:rsidRDefault="00DF1A6B" w:rsidP="00C70E39">
      <w:pPr>
        <w:autoSpaceDE w:val="0"/>
        <w:autoSpaceDN w:val="0"/>
        <w:adjustRightInd w:val="0"/>
        <w:spacing w:before="120" w:after="120" w:line="360" w:lineRule="auto"/>
        <w:jc w:val="both"/>
        <w:rPr>
          <w:color w:val="000000" w:themeColor="text1"/>
        </w:rPr>
        <w:sectPr w:rsidR="00DF1A6B" w:rsidRPr="00DB0905" w:rsidSect="00BC5C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2240" w:h="15840" w:code="1"/>
          <w:pgMar w:top="1134" w:right="1440" w:bottom="1440" w:left="1134" w:header="426" w:footer="720" w:gutter="0"/>
          <w:cols w:space="720"/>
          <w:docGrid w:linePitch="360"/>
        </w:sectPr>
      </w:pPr>
    </w:p>
    <w:p w14:paraId="3C7B79E6" w14:textId="46DBCDE1" w:rsidR="00DF1A6B" w:rsidRPr="00DF1A6B" w:rsidRDefault="00DF1A6B" w:rsidP="004D181E">
      <w:pPr>
        <w:pStyle w:val="Paragraph"/>
        <w:spacing w:after="0"/>
        <w:jc w:val="both"/>
        <w:rPr>
          <w:b/>
          <w:bCs/>
          <w:lang w:val="en-IN"/>
        </w:rPr>
      </w:pPr>
      <w:bookmarkStart w:id="8" w:name="_Ref520215232"/>
      <w:bookmarkStart w:id="9" w:name="_Ref26286605"/>
      <w:r>
        <w:rPr>
          <w:b/>
          <w:bCs/>
          <w:lang w:val="en-IN"/>
        </w:rPr>
        <w:lastRenderedPageBreak/>
        <w:t>Table 2 Specification and Test Data Packages for Container Closure system</w:t>
      </w:r>
    </w:p>
    <w:p w14:paraId="68004C50" w14:textId="77777777" w:rsidR="00DF1A6B" w:rsidRPr="00DF1A6B" w:rsidRDefault="00DF1A6B" w:rsidP="00DF1A6B">
      <w:pPr>
        <w:kinsoku w:val="0"/>
        <w:overflowPunct w:val="0"/>
        <w:autoSpaceDE w:val="0"/>
        <w:autoSpaceDN w:val="0"/>
        <w:adjustRightInd w:val="0"/>
        <w:spacing w:before="2"/>
        <w:rPr>
          <w:sz w:val="7"/>
          <w:szCs w:val="7"/>
          <w:lang w:val="en-IN"/>
        </w:rPr>
      </w:pPr>
    </w:p>
    <w:tbl>
      <w:tblPr>
        <w:tblW w:w="13007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9"/>
        <w:gridCol w:w="1985"/>
        <w:gridCol w:w="1629"/>
        <w:gridCol w:w="2835"/>
        <w:gridCol w:w="4819"/>
      </w:tblGrid>
      <w:tr w:rsidR="00DF1A6B" w:rsidRPr="00DF1A6B" w14:paraId="4A642BF9" w14:textId="77777777" w:rsidTr="008453D1">
        <w:trPr>
          <w:trHeight w:hRule="exact" w:val="724"/>
        </w:trPr>
        <w:tc>
          <w:tcPr>
            <w:tcW w:w="173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6E7C7825" w14:textId="4EA04E3E" w:rsidR="00DF1A6B" w:rsidRPr="00DF1A6B" w:rsidRDefault="00C6456D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bookmarkStart w:id="10" w:name="Table_2_Specification_and_Test_Data_Pack"/>
            <w:bookmarkStart w:id="11" w:name="bookmark0"/>
            <w:bookmarkEnd w:id="10"/>
            <w:bookmarkEnd w:id="11"/>
            <w:r>
              <w:rPr>
                <w:b/>
                <w:bCs/>
                <w:sz w:val="22"/>
                <w:szCs w:val="22"/>
                <w:lang w:val="en-IN"/>
              </w:rPr>
              <w:t>Fill volume/</w:t>
            </w:r>
            <w:r w:rsidR="00DF1A6B" w:rsidRPr="00DF1A6B">
              <w:rPr>
                <w:b/>
                <w:bCs/>
                <w:sz w:val="22"/>
                <w:szCs w:val="22"/>
                <w:lang w:val="en-IN"/>
              </w:rPr>
              <w:t>Strength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381A108A" w14:textId="77777777" w:rsidR="00DF1A6B" w:rsidRPr="00DF1A6B" w:rsidRDefault="00DF1A6B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61"/>
              <w:ind w:left="291" w:right="292" w:firstLine="61"/>
              <w:jc w:val="center"/>
              <w:rPr>
                <w:lang w:val="en-IN"/>
              </w:rPr>
            </w:pPr>
            <w:r w:rsidRPr="00DF1A6B">
              <w:rPr>
                <w:b/>
                <w:bCs/>
                <w:sz w:val="22"/>
                <w:szCs w:val="22"/>
                <w:lang w:val="en-IN"/>
              </w:rPr>
              <w:t>Packaging</w:t>
            </w:r>
            <w:r w:rsidRPr="00DF1A6B">
              <w:rPr>
                <w:b/>
                <w:bCs/>
                <w:w w:val="99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w w:val="95"/>
                <w:sz w:val="22"/>
                <w:szCs w:val="22"/>
                <w:lang w:val="en-IN"/>
              </w:rPr>
              <w:t>Component</w:t>
            </w:r>
          </w:p>
        </w:tc>
        <w:tc>
          <w:tcPr>
            <w:tcW w:w="162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5AF94397" w14:textId="77777777" w:rsidR="00DF1A6B" w:rsidRPr="00DF1A6B" w:rsidRDefault="00DF1A6B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61" w:line="276" w:lineRule="auto"/>
              <w:jc w:val="center"/>
              <w:rPr>
                <w:lang w:val="en-IN"/>
              </w:rPr>
            </w:pPr>
            <w:r w:rsidRPr="00DF1A6B">
              <w:rPr>
                <w:b/>
                <w:bCs/>
                <w:spacing w:val="-1"/>
                <w:sz w:val="22"/>
                <w:szCs w:val="22"/>
                <w:lang w:val="en-IN"/>
              </w:rPr>
              <w:t>Manufacturer’s</w:t>
            </w:r>
            <w:r w:rsidRPr="00DF1A6B">
              <w:rPr>
                <w:b/>
                <w:bCs/>
                <w:spacing w:val="26"/>
                <w:w w:val="99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Lot</w:t>
            </w:r>
            <w:r w:rsidRPr="00DF1A6B">
              <w:rPr>
                <w:b/>
                <w:bCs/>
                <w:spacing w:val="-5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#</w:t>
            </w:r>
          </w:p>
        </w:tc>
        <w:tc>
          <w:tcPr>
            <w:tcW w:w="283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2E83F21E" w14:textId="135336B8" w:rsidR="00DF1A6B" w:rsidRPr="00DF1A6B" w:rsidRDefault="0016363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163631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Company Name</w:t>
            </w:r>
            <w:r w:rsidR="00DF1A6B" w:rsidRPr="00DF1A6B">
              <w:rPr>
                <w:b/>
                <w:bCs/>
                <w:spacing w:val="-5"/>
                <w:sz w:val="22"/>
                <w:szCs w:val="22"/>
                <w:lang w:val="en-IN"/>
              </w:rPr>
              <w:t xml:space="preserve"> </w:t>
            </w:r>
            <w:r w:rsidR="00DF1A6B" w:rsidRPr="00DF1A6B">
              <w:rPr>
                <w:b/>
                <w:bCs/>
                <w:sz w:val="22"/>
                <w:szCs w:val="22"/>
                <w:lang w:val="en-IN"/>
              </w:rPr>
              <w:t>A.</w:t>
            </w:r>
            <w:r w:rsidR="00DF1A6B" w:rsidRPr="00DF1A6B">
              <w:rPr>
                <w:b/>
                <w:bCs/>
                <w:spacing w:val="-6"/>
                <w:sz w:val="22"/>
                <w:szCs w:val="22"/>
                <w:lang w:val="en-IN"/>
              </w:rPr>
              <w:t xml:space="preserve"> </w:t>
            </w:r>
            <w:r w:rsidR="00DF1A6B" w:rsidRPr="00DF1A6B">
              <w:rPr>
                <w:b/>
                <w:bCs/>
                <w:sz w:val="22"/>
                <w:szCs w:val="22"/>
                <w:lang w:val="en-IN"/>
              </w:rPr>
              <w:t>R.</w:t>
            </w:r>
            <w:r w:rsidR="00DF1A6B" w:rsidRPr="00DF1A6B">
              <w:rPr>
                <w:b/>
                <w:bCs/>
                <w:spacing w:val="-6"/>
                <w:sz w:val="22"/>
                <w:szCs w:val="22"/>
                <w:lang w:val="en-IN"/>
              </w:rPr>
              <w:t xml:space="preserve"> </w:t>
            </w:r>
            <w:r w:rsidR="00DF1A6B" w:rsidRPr="00DF1A6B">
              <w:rPr>
                <w:b/>
                <w:bCs/>
                <w:sz w:val="22"/>
                <w:szCs w:val="22"/>
                <w:lang w:val="en-IN"/>
              </w:rPr>
              <w:t>No.</w:t>
            </w:r>
          </w:p>
        </w:tc>
        <w:tc>
          <w:tcPr>
            <w:tcW w:w="481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01057B9F" w14:textId="77777777" w:rsidR="00DF1A6B" w:rsidRPr="00DF1A6B" w:rsidRDefault="00DF1A6B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645"/>
              <w:jc w:val="center"/>
              <w:rPr>
                <w:lang w:val="en-IN"/>
              </w:rPr>
            </w:pPr>
            <w:r w:rsidRPr="00DF1A6B">
              <w:rPr>
                <w:b/>
                <w:bCs/>
                <w:sz w:val="22"/>
                <w:szCs w:val="22"/>
                <w:lang w:val="en-IN"/>
              </w:rPr>
              <w:t>Specification</w:t>
            </w:r>
            <w:r w:rsidRPr="00DF1A6B">
              <w:rPr>
                <w:b/>
                <w:bCs/>
                <w:spacing w:val="-10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and</w:t>
            </w:r>
            <w:r w:rsidRPr="00DF1A6B">
              <w:rPr>
                <w:b/>
                <w:bCs/>
                <w:spacing w:val="-7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DF1A6B">
              <w:rPr>
                <w:b/>
                <w:bCs/>
                <w:spacing w:val="-9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Data</w:t>
            </w:r>
            <w:r w:rsidRPr="00DF1A6B">
              <w:rPr>
                <w:b/>
                <w:bCs/>
                <w:spacing w:val="-8"/>
                <w:sz w:val="22"/>
                <w:szCs w:val="22"/>
                <w:lang w:val="en-IN"/>
              </w:rPr>
              <w:t xml:space="preserve"> </w:t>
            </w:r>
            <w:r w:rsidRPr="00DF1A6B">
              <w:rPr>
                <w:b/>
                <w:bCs/>
                <w:sz w:val="22"/>
                <w:szCs w:val="22"/>
                <w:lang w:val="en-IN"/>
              </w:rPr>
              <w:t>Packages</w:t>
            </w:r>
          </w:p>
        </w:tc>
      </w:tr>
      <w:tr w:rsidR="008453D1" w:rsidRPr="00DF1A6B" w14:paraId="452AB73D" w14:textId="77777777" w:rsidTr="008453D1">
        <w:trPr>
          <w:trHeight w:hRule="exact" w:val="1340"/>
        </w:trPr>
        <w:tc>
          <w:tcPr>
            <w:tcW w:w="1739" w:type="dxa"/>
            <w:vMerge w:val="restart"/>
            <w:tcBorders>
              <w:top w:val="single" w:sz="7" w:space="0" w:color="000000"/>
              <w:left w:val="single" w:sz="6" w:space="0" w:color="000000"/>
              <w:right w:val="single" w:sz="6" w:space="0" w:color="000000"/>
            </w:tcBorders>
            <w:shd w:val="clear" w:color="auto" w:fill="FDEAD9"/>
            <w:vAlign w:val="center"/>
          </w:tcPr>
          <w:p w14:paraId="281C0917" w14:textId="3935EBD2" w:rsidR="008453D1" w:rsidRPr="009A2CA0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126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198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46FC8EC" w14:textId="77777777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lang w:val="en-IN"/>
              </w:rPr>
            </w:pPr>
            <w:r w:rsidRPr="008453D1">
              <w:rPr>
                <w:sz w:val="22"/>
                <w:szCs w:val="22"/>
                <w:highlight w:val="yellow"/>
                <w:lang w:val="en-IN"/>
              </w:rPr>
              <w:t>Glass/Plastic vial</w:t>
            </w:r>
          </w:p>
          <w:p w14:paraId="56958235" w14:textId="01857475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5D560A">
              <w:rPr>
                <w:sz w:val="22"/>
                <w:szCs w:val="22"/>
                <w:lang w:val="en-IN"/>
              </w:rPr>
              <w:t>(</w:t>
            </w:r>
            <w:r w:rsidRPr="008453D1">
              <w:rPr>
                <w:sz w:val="22"/>
                <w:szCs w:val="22"/>
                <w:highlight w:val="yellow"/>
                <w:lang w:val="en-IN"/>
              </w:rPr>
              <w:t>Material code</w:t>
            </w:r>
            <w:r w:rsidRPr="005D560A">
              <w:rPr>
                <w:sz w:val="22"/>
                <w:szCs w:val="22"/>
                <w:lang w:val="en-IN"/>
              </w:rPr>
              <w:t>)</w:t>
            </w:r>
          </w:p>
        </w:tc>
        <w:tc>
          <w:tcPr>
            <w:tcW w:w="162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40B116B4" w14:textId="222A5914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188"/>
              <w:ind w:left="473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83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4C0BCFF" w14:textId="7DE3AB2A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188"/>
              <w:ind w:left="134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481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2DAF03F3" w14:textId="4DAEB14F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pacing w:val="-6"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Specification</w:t>
            </w:r>
            <w:r w:rsidRPr="005D560A">
              <w:rPr>
                <w:b/>
                <w:bCs/>
                <w:spacing w:val="-7"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3F72B4B8" w14:textId="41D503C2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pacing w:val="-1"/>
                <w:sz w:val="22"/>
                <w:szCs w:val="22"/>
                <w:lang w:val="en-IN"/>
              </w:rPr>
              <w:t>Test</w:t>
            </w:r>
            <w:r w:rsidRPr="005D560A">
              <w:rPr>
                <w:b/>
                <w:bCs/>
                <w:spacing w:val="-11"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Procedure</w:t>
            </w:r>
            <w:r w:rsidRPr="005D560A">
              <w:rPr>
                <w:b/>
                <w:bCs/>
                <w:spacing w:val="-11"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2E8BD302" w14:textId="65BF0B6C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8" w:line="360" w:lineRule="auto"/>
              <w:ind w:left="285" w:right="179"/>
              <w:jc w:val="center"/>
              <w:rPr>
                <w:b/>
                <w:bCs/>
                <w:spacing w:val="-4"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5D560A">
              <w:rPr>
                <w:b/>
                <w:bCs/>
                <w:spacing w:val="-6"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Data</w:t>
            </w:r>
            <w:r w:rsidRPr="005D560A">
              <w:rPr>
                <w:b/>
                <w:bCs/>
                <w:spacing w:val="-4"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</w:tc>
      </w:tr>
      <w:tr w:rsidR="008453D1" w:rsidRPr="00DF1A6B" w14:paraId="2FD48058" w14:textId="77777777" w:rsidTr="008453D1">
        <w:trPr>
          <w:trHeight w:hRule="exact" w:val="1132"/>
        </w:trPr>
        <w:tc>
          <w:tcPr>
            <w:tcW w:w="173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DEAD9"/>
          </w:tcPr>
          <w:p w14:paraId="58CA6362" w14:textId="77777777" w:rsidR="008453D1" w:rsidRPr="009A2CA0" w:rsidRDefault="008453D1" w:rsidP="00DF1A6B">
            <w:pPr>
              <w:kinsoku w:val="0"/>
              <w:overflowPunct w:val="0"/>
              <w:autoSpaceDE w:val="0"/>
              <w:autoSpaceDN w:val="0"/>
              <w:adjustRightInd w:val="0"/>
              <w:spacing w:before="171"/>
              <w:ind w:left="132"/>
              <w:rPr>
                <w:highlight w:val="green"/>
                <w:lang w:val="en-IN"/>
              </w:rPr>
            </w:pPr>
          </w:p>
        </w:tc>
        <w:tc>
          <w:tcPr>
            <w:tcW w:w="198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0D55D3FB" w14:textId="501A226A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182" w:right="182"/>
              <w:jc w:val="center"/>
              <w:rPr>
                <w:sz w:val="22"/>
                <w:szCs w:val="22"/>
                <w:lang w:val="en-IN"/>
              </w:rPr>
            </w:pPr>
            <w:r w:rsidRPr="008453D1">
              <w:rPr>
                <w:sz w:val="22"/>
                <w:szCs w:val="22"/>
                <w:highlight w:val="yellow"/>
                <w:lang w:val="en-IN"/>
              </w:rPr>
              <w:t>Stopper</w:t>
            </w:r>
          </w:p>
          <w:p w14:paraId="30B1F0C4" w14:textId="30953365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3"/>
              <w:ind w:left="1"/>
              <w:jc w:val="center"/>
              <w:rPr>
                <w:lang w:val="en-IN"/>
              </w:rPr>
            </w:pPr>
            <w:r w:rsidRPr="005D560A">
              <w:rPr>
                <w:sz w:val="22"/>
                <w:szCs w:val="22"/>
                <w:lang w:val="en-IN"/>
              </w:rPr>
              <w:t>(</w:t>
            </w:r>
            <w:r w:rsidRPr="008453D1">
              <w:rPr>
                <w:sz w:val="22"/>
                <w:szCs w:val="22"/>
                <w:highlight w:val="yellow"/>
                <w:lang w:val="en-IN"/>
              </w:rPr>
              <w:t>Material code</w:t>
            </w:r>
            <w:r w:rsidRPr="005D560A">
              <w:rPr>
                <w:sz w:val="22"/>
                <w:szCs w:val="22"/>
                <w:lang w:val="en-IN"/>
              </w:rPr>
              <w:t>)</w:t>
            </w:r>
          </w:p>
        </w:tc>
        <w:tc>
          <w:tcPr>
            <w:tcW w:w="162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356E6BF7" w14:textId="7A48B1C0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163"/>
              <w:ind w:left="362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83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830B79F" w14:textId="40B1A661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left="132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481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3C1718B9" w14:textId="77777777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Specification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0934E504" w14:textId="0482E4EF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Procedure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21C5798B" w14:textId="57418FC2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Data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</w:tc>
      </w:tr>
      <w:tr w:rsidR="008453D1" w:rsidRPr="00DF1A6B" w14:paraId="4335495E" w14:textId="77777777" w:rsidTr="008453D1">
        <w:trPr>
          <w:trHeight w:hRule="exact" w:val="1276"/>
        </w:trPr>
        <w:tc>
          <w:tcPr>
            <w:tcW w:w="173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DEAD9"/>
          </w:tcPr>
          <w:p w14:paraId="7A55A356" w14:textId="77777777" w:rsidR="008453D1" w:rsidRPr="009A2CA0" w:rsidRDefault="008453D1" w:rsidP="00DF1A6B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left="327"/>
              <w:rPr>
                <w:highlight w:val="green"/>
                <w:lang w:val="en-IN"/>
              </w:rPr>
            </w:pPr>
          </w:p>
        </w:tc>
        <w:tc>
          <w:tcPr>
            <w:tcW w:w="198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487186B" w14:textId="15A71693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lang w:val="en-IN"/>
              </w:rPr>
            </w:pPr>
            <w:r w:rsidRPr="008453D1">
              <w:rPr>
                <w:sz w:val="22"/>
                <w:szCs w:val="22"/>
                <w:highlight w:val="yellow"/>
                <w:lang w:val="en-IN"/>
              </w:rPr>
              <w:t>Seal</w:t>
            </w:r>
          </w:p>
          <w:p w14:paraId="42680C5C" w14:textId="516944E0" w:rsidR="008453D1" w:rsidRPr="005D560A" w:rsidRDefault="008453D1" w:rsidP="00BC5C20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5D560A">
              <w:rPr>
                <w:sz w:val="22"/>
                <w:szCs w:val="22"/>
                <w:lang w:val="en-IN"/>
              </w:rPr>
              <w:t>(</w:t>
            </w:r>
            <w:r w:rsidRPr="008453D1">
              <w:rPr>
                <w:sz w:val="22"/>
                <w:szCs w:val="22"/>
                <w:highlight w:val="yellow"/>
                <w:lang w:val="en-IN"/>
              </w:rPr>
              <w:t>Material code</w:t>
            </w:r>
            <w:r w:rsidRPr="005D560A">
              <w:rPr>
                <w:sz w:val="22"/>
                <w:szCs w:val="22"/>
                <w:lang w:val="en-IN"/>
              </w:rPr>
              <w:t>)</w:t>
            </w:r>
          </w:p>
        </w:tc>
        <w:tc>
          <w:tcPr>
            <w:tcW w:w="162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4E7296CF" w14:textId="77777777" w:rsidR="008453D1" w:rsidRPr="00580D90" w:rsidRDefault="008453D1" w:rsidP="00E303E9">
            <w:pPr>
              <w:ind w:firstLine="360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83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1663EA9A" w14:textId="732F3EE1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2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4819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122BDD81" w14:textId="77777777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Specification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2917AF98" w14:textId="4B8770AB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Procedure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37DD633F" w14:textId="088D202A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Data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</w:tc>
      </w:tr>
      <w:tr w:rsidR="008453D1" w:rsidRPr="00DF1A6B" w14:paraId="0738D5B5" w14:textId="77777777" w:rsidTr="008453D1">
        <w:trPr>
          <w:trHeight w:hRule="exact" w:val="1276"/>
        </w:trPr>
        <w:tc>
          <w:tcPr>
            <w:tcW w:w="1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AD9"/>
          </w:tcPr>
          <w:p w14:paraId="170D4AFA" w14:textId="77777777" w:rsidR="008453D1" w:rsidRPr="009A2CA0" w:rsidRDefault="008453D1" w:rsidP="00DF1A6B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left="327"/>
              <w:rPr>
                <w:highlight w:val="green"/>
                <w:lang w:val="en-IN"/>
              </w:rPr>
            </w:pPr>
          </w:p>
        </w:tc>
        <w:tc>
          <w:tcPr>
            <w:tcW w:w="1985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28E40" w14:textId="60E1A518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lang w:val="en-IN"/>
              </w:rPr>
            </w:pPr>
            <w:r w:rsidRPr="008453D1">
              <w:rPr>
                <w:sz w:val="22"/>
                <w:szCs w:val="22"/>
                <w:highlight w:val="yellow"/>
                <w:lang w:val="en-IN"/>
              </w:rPr>
              <w:t>S</w:t>
            </w:r>
            <w:r>
              <w:rPr>
                <w:sz w:val="22"/>
                <w:szCs w:val="22"/>
                <w:highlight w:val="yellow"/>
                <w:lang w:val="en-IN"/>
              </w:rPr>
              <w:t>terile Filter</w:t>
            </w:r>
          </w:p>
          <w:p w14:paraId="74021CC7" w14:textId="2377FA0E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  <w:highlight w:val="yellow"/>
                <w:lang w:val="en-IN"/>
              </w:rPr>
            </w:pPr>
            <w:r w:rsidRPr="005D560A">
              <w:rPr>
                <w:sz w:val="22"/>
                <w:szCs w:val="22"/>
                <w:lang w:val="en-IN"/>
              </w:rPr>
              <w:t>(</w:t>
            </w:r>
            <w:r w:rsidRPr="008453D1">
              <w:rPr>
                <w:sz w:val="22"/>
                <w:szCs w:val="22"/>
                <w:highlight w:val="yellow"/>
                <w:lang w:val="en-IN"/>
              </w:rPr>
              <w:t>Material code</w:t>
            </w:r>
            <w:r w:rsidRPr="005D560A">
              <w:rPr>
                <w:sz w:val="22"/>
                <w:szCs w:val="22"/>
                <w:lang w:val="en-IN"/>
              </w:rPr>
              <w:t>)</w:t>
            </w:r>
          </w:p>
        </w:tc>
        <w:tc>
          <w:tcPr>
            <w:tcW w:w="1629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6F4D5" w14:textId="77777777" w:rsidR="008453D1" w:rsidRPr="00580D90" w:rsidRDefault="008453D1" w:rsidP="00E303E9">
            <w:pPr>
              <w:ind w:firstLine="360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2835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B50A4" w14:textId="77777777" w:rsidR="008453D1" w:rsidRPr="009A2CA0" w:rsidRDefault="008453D1" w:rsidP="00E303E9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2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4819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9E105" w14:textId="77777777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Specification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5D6A4C50" w14:textId="77777777" w:rsidR="008453D1" w:rsidRPr="008453D1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Procedure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  <w:p w14:paraId="3C11856F" w14:textId="51FE8E8D" w:rsidR="008453D1" w:rsidRPr="005D560A" w:rsidRDefault="008453D1" w:rsidP="008453D1">
            <w:pPr>
              <w:kinsoku w:val="0"/>
              <w:overflowPunct w:val="0"/>
              <w:autoSpaceDE w:val="0"/>
              <w:autoSpaceDN w:val="0"/>
              <w:adjustRightInd w:val="0"/>
              <w:spacing w:before="0" w:line="360" w:lineRule="auto"/>
              <w:ind w:left="135" w:right="31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5D560A">
              <w:rPr>
                <w:b/>
                <w:bCs/>
                <w:sz w:val="22"/>
                <w:szCs w:val="22"/>
                <w:lang w:val="en-IN"/>
              </w:rPr>
              <w:t>Test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Data</w:t>
            </w:r>
            <w:r w:rsidRPr="008453D1">
              <w:rPr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D560A">
              <w:rPr>
                <w:b/>
                <w:bCs/>
                <w:sz w:val="22"/>
                <w:szCs w:val="22"/>
                <w:lang w:val="en-IN"/>
              </w:rPr>
              <w:t>Package</w:t>
            </w:r>
          </w:p>
        </w:tc>
      </w:tr>
    </w:tbl>
    <w:p w14:paraId="2A35ABBB" w14:textId="77777777" w:rsidR="00534774" w:rsidRDefault="00534774" w:rsidP="004D181E">
      <w:pPr>
        <w:pStyle w:val="Paragraph"/>
      </w:pPr>
      <w:bookmarkStart w:id="12" w:name="_Ref467579181"/>
      <w:bookmarkStart w:id="13" w:name="_Ref26287452"/>
      <w:bookmarkStart w:id="14" w:name="_Ref26287458"/>
      <w:bookmarkEnd w:id="8"/>
      <w:bookmarkEnd w:id="9"/>
    </w:p>
    <w:p w14:paraId="67C50274" w14:textId="609A5DFB" w:rsidR="00A46B57" w:rsidRPr="004D181E" w:rsidRDefault="00534774" w:rsidP="00534774">
      <w:pPr>
        <w:pStyle w:val="Paragraph"/>
        <w:spacing w:line="276" w:lineRule="auto"/>
      </w:pPr>
      <w:r w:rsidRPr="00534774">
        <w:rPr>
          <w:highlight w:val="cyan"/>
        </w:rPr>
        <w:t>&lt;Note: If any packaging component has been procured from multiple vendors for use in ANDA batches, a detailed comparison</w:t>
      </w:r>
      <w:r>
        <w:rPr>
          <w:highlight w:val="cyan"/>
        </w:rPr>
        <w:t xml:space="preserve"> (Which includes Material of construction)</w:t>
      </w:r>
      <w:r w:rsidRPr="00534774">
        <w:rPr>
          <w:highlight w:val="cyan"/>
        </w:rPr>
        <w:t xml:space="preserve"> between the respective vendors shall be provided in a tabular format.&gt;</w:t>
      </w:r>
    </w:p>
    <w:p w14:paraId="7FBE5605" w14:textId="77777777" w:rsidR="00BC5C20" w:rsidRDefault="00BC5C20">
      <w:pPr>
        <w:spacing w:before="0"/>
        <w:rPr>
          <w:rFonts w:ascii="Arial" w:hAnsi="Arial" w:cs="Arial"/>
          <w:b/>
          <w:bCs/>
          <w:iCs/>
          <w:sz w:val="26"/>
          <w:szCs w:val="26"/>
          <w:lang w:val="en-IN"/>
        </w:rPr>
      </w:pPr>
      <w:bookmarkStart w:id="15" w:name="_Toc140507821"/>
      <w:r>
        <w:rPr>
          <w:lang w:val="en-IN"/>
        </w:rPr>
        <w:br w:type="page"/>
      </w:r>
    </w:p>
    <w:p w14:paraId="48EF6651" w14:textId="2DE3303D" w:rsidR="004006A1" w:rsidRPr="004D181E" w:rsidRDefault="00C2207C" w:rsidP="004D181E">
      <w:pPr>
        <w:pStyle w:val="Heading2"/>
        <w:numPr>
          <w:ilvl w:val="0"/>
          <w:numId w:val="0"/>
        </w:numPr>
        <w:jc w:val="both"/>
        <w:rPr>
          <w:lang w:val="en-IN"/>
        </w:rPr>
      </w:pPr>
      <w:r w:rsidRPr="004D181E">
        <w:rPr>
          <w:lang w:val="en-IN"/>
        </w:rPr>
        <w:lastRenderedPageBreak/>
        <w:t xml:space="preserve">1.3 </w:t>
      </w:r>
      <w:r w:rsidR="004006A1" w:rsidRPr="004D181E">
        <w:rPr>
          <w:lang w:val="en-IN"/>
        </w:rPr>
        <w:t>Packaging Configuration and Sizes</w:t>
      </w:r>
      <w:bookmarkEnd w:id="12"/>
      <w:bookmarkEnd w:id="13"/>
      <w:bookmarkEnd w:id="14"/>
      <w:bookmarkEnd w:id="15"/>
    </w:p>
    <w:p w14:paraId="556B584F" w14:textId="24FE2E0B" w:rsidR="005A1D18" w:rsidRPr="005A1D18" w:rsidRDefault="005A1D18" w:rsidP="000C58E2">
      <w:pPr>
        <w:pStyle w:val="TableTitle"/>
        <w:spacing w:before="120" w:after="0"/>
        <w:jc w:val="both"/>
        <w:rPr>
          <w:rFonts w:ascii="Times New Roman" w:hAnsi="Times New Roman"/>
          <w:lang w:val="en-IN"/>
        </w:rPr>
      </w:pPr>
      <w:bookmarkStart w:id="16" w:name="_Toc140507827"/>
      <w:r w:rsidRPr="005A1D18">
        <w:rPr>
          <w:rFonts w:ascii="Times New Roman" w:hAnsi="Times New Roman"/>
          <w:lang w:val="en-IN"/>
        </w:rPr>
        <w:t xml:space="preserve">Table 3 Configuration and Sizes for </w:t>
      </w:r>
      <w:r w:rsidR="009A2CA0" w:rsidRPr="009A2CA0">
        <w:rPr>
          <w:rFonts w:ascii="Times New Roman" w:hAnsi="Times New Roman"/>
          <w:highlight w:val="yellow"/>
          <w:lang w:val="en-IN"/>
        </w:rPr>
        <w:t>Product Name</w:t>
      </w:r>
      <w:bookmarkEnd w:id="16"/>
    </w:p>
    <w:p w14:paraId="4623F473" w14:textId="77777777" w:rsidR="005A1D18" w:rsidRPr="005A1D18" w:rsidRDefault="005A1D18" w:rsidP="005A1D18">
      <w:pPr>
        <w:kinsoku w:val="0"/>
        <w:overflowPunct w:val="0"/>
        <w:autoSpaceDE w:val="0"/>
        <w:autoSpaceDN w:val="0"/>
        <w:adjustRightInd w:val="0"/>
        <w:spacing w:before="6"/>
        <w:rPr>
          <w:sz w:val="6"/>
          <w:szCs w:val="6"/>
          <w:lang w:val="en-IN"/>
        </w:rPr>
      </w:pPr>
    </w:p>
    <w:tbl>
      <w:tblPr>
        <w:tblW w:w="13177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1843"/>
        <w:gridCol w:w="2477"/>
        <w:gridCol w:w="7543"/>
      </w:tblGrid>
      <w:tr w:rsidR="00BC62EC" w:rsidRPr="005A1D18" w14:paraId="2AFA87C2" w14:textId="77777777" w:rsidTr="00534774">
        <w:trPr>
          <w:trHeight w:hRule="exact" w:val="969"/>
        </w:trPr>
        <w:tc>
          <w:tcPr>
            <w:tcW w:w="3157" w:type="dxa"/>
            <w:gridSpan w:val="2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15F62F6B" w14:textId="77777777" w:rsidR="00BC62EC" w:rsidRPr="005A1D18" w:rsidRDefault="00BC62EC" w:rsidP="00BC62EC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19"/>
              <w:jc w:val="center"/>
              <w:rPr>
                <w:lang w:val="en-IN"/>
              </w:rPr>
            </w:pPr>
            <w:bookmarkStart w:id="17" w:name="1.3__Packaging_Configuration_and_Sizes"/>
            <w:bookmarkStart w:id="18" w:name="Table_3_Configuration_and_Sizes_for_Pota"/>
            <w:bookmarkStart w:id="19" w:name="bookmark1"/>
            <w:bookmarkEnd w:id="17"/>
            <w:bookmarkEnd w:id="18"/>
            <w:bookmarkEnd w:id="19"/>
            <w:r w:rsidRPr="005A1D18">
              <w:rPr>
                <w:b/>
                <w:bCs/>
                <w:spacing w:val="-1"/>
                <w:sz w:val="22"/>
                <w:szCs w:val="22"/>
                <w:lang w:val="en-IN"/>
              </w:rPr>
              <w:t>C</w:t>
            </w:r>
            <w:r w:rsidRPr="005A1D18">
              <w:rPr>
                <w:b/>
                <w:bCs/>
                <w:spacing w:val="-1"/>
                <w:lang w:val="en-IN"/>
              </w:rPr>
              <w:t>omponent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2085D425" w14:textId="0308FC23" w:rsidR="00BC62EC" w:rsidRPr="005A1D18" w:rsidRDefault="00BC62EC" w:rsidP="00BC62EC">
            <w:pPr>
              <w:kinsoku w:val="0"/>
              <w:overflowPunct w:val="0"/>
              <w:autoSpaceDE w:val="0"/>
              <w:autoSpaceDN w:val="0"/>
              <w:adjustRightInd w:val="0"/>
              <w:spacing w:before="183"/>
              <w:jc w:val="center"/>
              <w:rPr>
                <w:lang w:val="en-IN"/>
              </w:rPr>
            </w:pPr>
            <w:r w:rsidRPr="005A1D18">
              <w:rPr>
                <w:b/>
                <w:bCs/>
                <w:sz w:val="22"/>
                <w:szCs w:val="22"/>
                <w:lang w:val="en-IN"/>
              </w:rPr>
              <w:t>Fill</w:t>
            </w:r>
            <w:r w:rsidRPr="005A1D18">
              <w:rPr>
                <w:b/>
                <w:bCs/>
                <w:spacing w:val="-11"/>
                <w:sz w:val="22"/>
                <w:szCs w:val="22"/>
                <w:lang w:val="en-IN"/>
              </w:rPr>
              <w:t xml:space="preserve"> </w:t>
            </w:r>
            <w:r w:rsidRPr="005A1D18">
              <w:rPr>
                <w:b/>
                <w:bCs/>
                <w:sz w:val="22"/>
                <w:szCs w:val="22"/>
                <w:lang w:val="en-IN"/>
              </w:rPr>
              <w:t>Volume</w:t>
            </w:r>
            <w:r>
              <w:rPr>
                <w:b/>
                <w:bCs/>
                <w:sz w:val="22"/>
                <w:szCs w:val="22"/>
                <w:lang w:val="en-IN"/>
              </w:rPr>
              <w:t>/strength</w:t>
            </w:r>
          </w:p>
        </w:tc>
        <w:tc>
          <w:tcPr>
            <w:tcW w:w="75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shd w:val="clear" w:color="auto" w:fill="DAEEF3"/>
            <w:vAlign w:val="center"/>
          </w:tcPr>
          <w:p w14:paraId="492852BA" w14:textId="77777777" w:rsidR="00BC62EC" w:rsidRPr="005A1D18" w:rsidRDefault="00BC62EC" w:rsidP="00BC62EC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1"/>
              <w:jc w:val="center"/>
              <w:rPr>
                <w:lang w:val="en-IN"/>
              </w:rPr>
            </w:pPr>
            <w:r w:rsidRPr="005A1D18">
              <w:rPr>
                <w:b/>
                <w:bCs/>
                <w:spacing w:val="-1"/>
                <w:sz w:val="22"/>
                <w:szCs w:val="22"/>
                <w:lang w:val="en-IN"/>
              </w:rPr>
              <w:t>Description</w:t>
            </w:r>
          </w:p>
        </w:tc>
      </w:tr>
      <w:tr w:rsidR="005A1D18" w:rsidRPr="005A1D18" w14:paraId="36178990" w14:textId="77777777" w:rsidTr="00534774">
        <w:trPr>
          <w:trHeight w:hRule="exact" w:val="640"/>
        </w:trPr>
        <w:tc>
          <w:tcPr>
            <w:tcW w:w="1314" w:type="dxa"/>
            <w:vMerge w:val="restart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1BD53CFA" w14:textId="77777777" w:rsidR="005A1D18" w:rsidRPr="00C6456D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5"/>
              <w:jc w:val="center"/>
              <w:rPr>
                <w:lang w:val="en-IN"/>
              </w:rPr>
            </w:pPr>
            <w:r w:rsidRPr="00C6456D">
              <w:rPr>
                <w:sz w:val="22"/>
                <w:szCs w:val="22"/>
                <w:lang w:val="en-IN"/>
              </w:rPr>
              <w:t>Primary</w:t>
            </w:r>
            <w:r w:rsidRPr="00C6456D">
              <w:rPr>
                <w:spacing w:val="-17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z w:val="22"/>
                <w:szCs w:val="22"/>
                <w:lang w:val="en-IN"/>
              </w:rPr>
              <w:t>Packaging</w:t>
            </w:r>
            <w:r w:rsidRPr="00C6456D">
              <w:rPr>
                <w:spacing w:val="22"/>
                <w:w w:val="99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z w:val="22"/>
                <w:szCs w:val="22"/>
                <w:lang w:val="en-IN"/>
              </w:rPr>
              <w:t>Material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7BC9A1D2" w14:textId="77777777" w:rsidR="005A1D18" w:rsidRPr="00C6456D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C6456D">
              <w:rPr>
                <w:sz w:val="22"/>
                <w:szCs w:val="22"/>
                <w:lang w:val="en-IN"/>
              </w:rPr>
              <w:t>PP</w:t>
            </w:r>
            <w:r w:rsidRPr="00C6456D">
              <w:rPr>
                <w:spacing w:val="-7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z w:val="22"/>
                <w:szCs w:val="22"/>
                <w:lang w:val="en-IN"/>
              </w:rPr>
              <w:t>Vial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0151E1CA" w14:textId="070DA017" w:rsidR="005A1D18" w:rsidRPr="00D1272E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183"/>
              <w:ind w:right="63" w:firstLine="13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75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3D4FB675" w14:textId="1EB63463" w:rsidR="005A1D18" w:rsidRPr="00D1272E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ind w:left="79" w:right="98"/>
              <w:jc w:val="center"/>
              <w:rPr>
                <w:highlight w:val="green"/>
                <w:lang w:val="en-IN"/>
              </w:rPr>
            </w:pPr>
          </w:p>
        </w:tc>
      </w:tr>
      <w:tr w:rsidR="005A1D18" w:rsidRPr="005A1D18" w14:paraId="11DC7E98" w14:textId="77777777" w:rsidTr="00534774">
        <w:trPr>
          <w:trHeight w:hRule="exact" w:val="638"/>
        </w:trPr>
        <w:tc>
          <w:tcPr>
            <w:tcW w:w="1314" w:type="dxa"/>
            <w:vMerge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5EFCD5EC" w14:textId="77777777" w:rsidR="005A1D18" w:rsidRPr="00C6456D" w:rsidRDefault="005A1D18" w:rsidP="005A1D18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ind w:left="2785" w:right="376" w:hanging="2409"/>
              <w:rPr>
                <w:lang w:val="en-IN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24A7AB3C" w14:textId="77777777" w:rsidR="005A1D18" w:rsidRPr="00C6456D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C6456D">
              <w:rPr>
                <w:sz w:val="22"/>
                <w:szCs w:val="22"/>
                <w:lang w:val="en-IN"/>
              </w:rPr>
              <w:t>Rubber</w:t>
            </w:r>
            <w:r w:rsidRPr="00C6456D">
              <w:rPr>
                <w:spacing w:val="-14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pacing w:val="-1"/>
                <w:sz w:val="22"/>
                <w:szCs w:val="22"/>
                <w:lang w:val="en-IN"/>
              </w:rPr>
              <w:t>Stopper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9DE11" w14:textId="6A923BD1" w:rsidR="005A1D18" w:rsidRPr="00D1272E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63" w:firstLine="13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75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570910F6" w14:textId="4F047AC7" w:rsidR="005A1D18" w:rsidRPr="00D1272E" w:rsidRDefault="005A1D18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183"/>
              <w:ind w:left="79" w:right="98"/>
              <w:jc w:val="center"/>
              <w:rPr>
                <w:highlight w:val="green"/>
                <w:lang w:val="en-IN"/>
              </w:rPr>
            </w:pPr>
          </w:p>
        </w:tc>
      </w:tr>
      <w:tr w:rsidR="00534774" w:rsidRPr="005A1D18" w14:paraId="2EE5FED5" w14:textId="77777777" w:rsidTr="002316B1">
        <w:trPr>
          <w:trHeight w:hRule="exact" w:val="1270"/>
        </w:trPr>
        <w:tc>
          <w:tcPr>
            <w:tcW w:w="1314" w:type="dxa"/>
            <w:vMerge w:val="restart"/>
            <w:tcBorders>
              <w:top w:val="single" w:sz="7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2F13CCC" w14:textId="77777777" w:rsidR="00534774" w:rsidRPr="00C6456D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5" w:right="136" w:firstLine="40"/>
              <w:jc w:val="center"/>
              <w:rPr>
                <w:lang w:val="en-IN"/>
              </w:rPr>
            </w:pPr>
            <w:r w:rsidRPr="00C6456D">
              <w:rPr>
                <w:sz w:val="22"/>
                <w:szCs w:val="22"/>
                <w:lang w:val="en-IN"/>
              </w:rPr>
              <w:t>Secondary</w:t>
            </w:r>
            <w:r w:rsidRPr="00C6456D">
              <w:rPr>
                <w:w w:val="99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z w:val="22"/>
                <w:szCs w:val="22"/>
                <w:lang w:val="en-IN"/>
              </w:rPr>
              <w:t>Packaging</w:t>
            </w:r>
            <w:r w:rsidRPr="00C6456D">
              <w:rPr>
                <w:spacing w:val="-17"/>
                <w:sz w:val="22"/>
                <w:szCs w:val="22"/>
                <w:lang w:val="en-IN"/>
              </w:rPr>
              <w:t xml:space="preserve"> </w:t>
            </w:r>
            <w:r w:rsidRPr="00C6456D">
              <w:rPr>
                <w:spacing w:val="-1"/>
                <w:sz w:val="22"/>
                <w:szCs w:val="22"/>
                <w:lang w:val="en-IN"/>
              </w:rPr>
              <w:t>Materials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0BB64510" w14:textId="77777777" w:rsidR="00534774" w:rsidRPr="00C6456D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C6456D">
              <w:rPr>
                <w:spacing w:val="-1"/>
                <w:sz w:val="22"/>
                <w:szCs w:val="22"/>
                <w:lang w:val="en-IN"/>
              </w:rPr>
              <w:t>Seal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A844051" w14:textId="77777777" w:rsidR="00534774" w:rsidRPr="00D1272E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184"/>
              <w:ind w:right="63" w:firstLine="13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7543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14:paraId="6EA44488" w14:textId="79E702B3" w:rsidR="00534774" w:rsidRPr="00D1272E" w:rsidRDefault="00534774" w:rsidP="00534774">
            <w:pPr>
              <w:pStyle w:val="Caption"/>
              <w:ind w:left="79" w:right="98"/>
              <w:jc w:val="center"/>
              <w:rPr>
                <w:b w:val="0"/>
                <w:bCs w:val="0"/>
                <w:sz w:val="22"/>
                <w:szCs w:val="22"/>
                <w:highlight w:val="green"/>
                <w:lang w:val="en-IN"/>
              </w:rPr>
            </w:pPr>
          </w:p>
        </w:tc>
      </w:tr>
      <w:tr w:rsidR="00534774" w:rsidRPr="005A1D18" w14:paraId="4EE2E165" w14:textId="77777777" w:rsidTr="002316B1">
        <w:trPr>
          <w:trHeight w:hRule="exact" w:val="1270"/>
        </w:trPr>
        <w:tc>
          <w:tcPr>
            <w:tcW w:w="13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64759" w14:textId="77777777" w:rsidR="00534774" w:rsidRPr="00C6456D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35" w:right="136" w:firstLine="40"/>
              <w:jc w:val="center"/>
              <w:rPr>
                <w:sz w:val="22"/>
                <w:szCs w:val="22"/>
                <w:lang w:val="en-IN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BEE96" w14:textId="405DC680" w:rsidR="00534774" w:rsidRPr="00C6456D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pacing w:val="-1"/>
                <w:sz w:val="22"/>
                <w:szCs w:val="22"/>
                <w:lang w:val="en-IN"/>
              </w:rPr>
            </w:pPr>
            <w:r>
              <w:rPr>
                <w:spacing w:val="-1"/>
                <w:sz w:val="22"/>
                <w:szCs w:val="22"/>
                <w:lang w:val="en-IN"/>
              </w:rPr>
              <w:t>Sterile Filter</w:t>
            </w:r>
          </w:p>
        </w:tc>
        <w:tc>
          <w:tcPr>
            <w:tcW w:w="24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CAE62" w14:textId="77777777" w:rsidR="00534774" w:rsidRPr="00D1272E" w:rsidRDefault="00534774" w:rsidP="00534774">
            <w:pPr>
              <w:kinsoku w:val="0"/>
              <w:overflowPunct w:val="0"/>
              <w:autoSpaceDE w:val="0"/>
              <w:autoSpaceDN w:val="0"/>
              <w:adjustRightInd w:val="0"/>
              <w:spacing w:before="184"/>
              <w:ind w:right="63" w:firstLine="137"/>
              <w:jc w:val="center"/>
              <w:rPr>
                <w:highlight w:val="green"/>
                <w:lang w:val="en-IN"/>
              </w:rPr>
            </w:pPr>
          </w:p>
        </w:tc>
        <w:tc>
          <w:tcPr>
            <w:tcW w:w="754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AC0CA" w14:textId="77777777" w:rsidR="00534774" w:rsidRPr="00D1272E" w:rsidRDefault="00534774" w:rsidP="00534774">
            <w:pPr>
              <w:pStyle w:val="Caption"/>
              <w:ind w:left="79" w:right="98"/>
              <w:jc w:val="center"/>
              <w:rPr>
                <w:b w:val="0"/>
                <w:bCs w:val="0"/>
                <w:sz w:val="22"/>
                <w:szCs w:val="22"/>
                <w:highlight w:val="green"/>
                <w:lang w:val="en-IN"/>
              </w:rPr>
            </w:pPr>
          </w:p>
        </w:tc>
      </w:tr>
    </w:tbl>
    <w:p w14:paraId="27F848A9" w14:textId="77777777" w:rsidR="00406D8F" w:rsidRPr="00DB0905" w:rsidRDefault="00406D8F" w:rsidP="00605EE8">
      <w:pPr>
        <w:pStyle w:val="Paragraph"/>
        <w:spacing w:before="120" w:after="120" w:line="360" w:lineRule="auto"/>
        <w:jc w:val="both"/>
        <w:sectPr w:rsidR="00406D8F" w:rsidRPr="00DB0905" w:rsidSect="008453D1">
          <w:headerReference w:type="default" r:id="rId17"/>
          <w:footnotePr>
            <w:pos w:val="beneathText"/>
          </w:footnotePr>
          <w:pgSz w:w="15840" w:h="12240" w:orient="landscape" w:code="1"/>
          <w:pgMar w:top="1702" w:right="1440" w:bottom="1440" w:left="1440" w:header="720" w:footer="720" w:gutter="0"/>
          <w:cols w:space="720"/>
          <w:docGrid w:linePitch="360"/>
        </w:sectPr>
      </w:pPr>
    </w:p>
    <w:p w14:paraId="6A12657A" w14:textId="3266CA30" w:rsidR="00C43AFE" w:rsidRPr="00683359" w:rsidRDefault="00C43AFE" w:rsidP="001A512B">
      <w:pPr>
        <w:pStyle w:val="Heading2"/>
        <w:numPr>
          <w:ilvl w:val="0"/>
          <w:numId w:val="0"/>
        </w:numPr>
        <w:jc w:val="both"/>
        <w:rPr>
          <w:lang w:val="en-IN"/>
        </w:rPr>
      </w:pPr>
      <w:bookmarkStart w:id="20" w:name="_Toc140507822"/>
      <w:r w:rsidRPr="001A512B">
        <w:rPr>
          <w:lang w:val="en-IN"/>
        </w:rPr>
        <w:lastRenderedPageBreak/>
        <w:t xml:space="preserve">1.4 </w:t>
      </w:r>
      <w:r w:rsidRPr="00683359">
        <w:rPr>
          <w:lang w:val="en-IN"/>
        </w:rPr>
        <w:t>Container Closure Comparison with Reference Listed Drug</w:t>
      </w:r>
      <w:bookmarkEnd w:id="20"/>
    </w:p>
    <w:p w14:paraId="3448C882" w14:textId="4656DA2A" w:rsidR="00C43AFE" w:rsidRDefault="00C43AFE" w:rsidP="00A0739C">
      <w:pPr>
        <w:tabs>
          <w:tab w:val="left" w:pos="1152"/>
        </w:tabs>
        <w:spacing w:line="360" w:lineRule="auto"/>
        <w:jc w:val="both"/>
        <w:rPr>
          <w:lang w:val="en-IN"/>
        </w:rPr>
      </w:pPr>
      <w:r>
        <w:rPr>
          <w:lang w:val="en-IN"/>
        </w:rPr>
        <w:t xml:space="preserve">The following table provides a pictorial and dimensional comparison of </w:t>
      </w:r>
      <w:r w:rsidR="00163631" w:rsidRPr="00163631">
        <w:rPr>
          <w:spacing w:val="-1"/>
          <w:sz w:val="22"/>
          <w:szCs w:val="22"/>
          <w:highlight w:val="yellow"/>
          <w:lang w:val="en-IN"/>
        </w:rPr>
        <w:t>Company Name</w:t>
      </w:r>
      <w:r w:rsidR="00163631" w:rsidRPr="00DF1A6B">
        <w:rPr>
          <w:b/>
          <w:bCs/>
          <w:spacing w:val="-5"/>
          <w:sz w:val="22"/>
          <w:szCs w:val="22"/>
          <w:lang w:val="en-IN"/>
        </w:rPr>
        <w:t xml:space="preserve"> </w:t>
      </w:r>
      <w:r>
        <w:rPr>
          <w:lang w:val="en-IN"/>
        </w:rPr>
        <w:t>proposed container/closure system with that of the RLD</w:t>
      </w:r>
      <w:r>
        <w:rPr>
          <w:rFonts w:ascii="TimesNewRomanPSMT" w:hAnsi="TimesNewRomanPSMT" w:cs="TimesNewRomanPSMT"/>
          <w:lang w:val="en-IN"/>
        </w:rPr>
        <w:t>’</w:t>
      </w:r>
      <w:r>
        <w:rPr>
          <w:lang w:val="en-IN"/>
        </w:rPr>
        <w:t>s container closure system.</w:t>
      </w:r>
    </w:p>
    <w:p w14:paraId="2860984F" w14:textId="00879B3D" w:rsidR="00C43CEE" w:rsidRDefault="00C43CEE" w:rsidP="00040E84">
      <w:pPr>
        <w:tabs>
          <w:tab w:val="left" w:pos="1152"/>
        </w:tabs>
        <w:spacing w:before="120" w:line="276" w:lineRule="auto"/>
        <w:jc w:val="both"/>
        <w:rPr>
          <w:b/>
          <w:bCs/>
          <w:lang w:val="en-IN"/>
        </w:rPr>
      </w:pPr>
      <w:r>
        <w:rPr>
          <w:b/>
          <w:bCs/>
          <w:lang w:val="en-IN"/>
        </w:rPr>
        <w:t xml:space="preserve">Table 4 </w:t>
      </w:r>
      <w:r>
        <w:rPr>
          <w:rFonts w:ascii="TimesNewRomanPS-BoldMT" w:hAnsi="TimesNewRomanPS-BoldMT" w:cs="TimesNewRomanPS-BoldMT"/>
          <w:b/>
          <w:bCs/>
          <w:lang w:val="en-IN"/>
        </w:rPr>
        <w:t xml:space="preserve">Container Closure System Comparison between </w:t>
      </w:r>
      <w:r w:rsidR="00163631" w:rsidRPr="00163631">
        <w:rPr>
          <w:b/>
          <w:bCs/>
          <w:spacing w:val="-1"/>
          <w:sz w:val="22"/>
          <w:szCs w:val="22"/>
          <w:highlight w:val="yellow"/>
          <w:lang w:val="en-IN"/>
        </w:rPr>
        <w:t>Company Name</w:t>
      </w:r>
      <w:r w:rsidR="00163631" w:rsidRPr="00DF1A6B">
        <w:rPr>
          <w:b/>
          <w:bCs/>
          <w:spacing w:val="-5"/>
          <w:sz w:val="22"/>
          <w:szCs w:val="22"/>
          <w:lang w:val="en-IN"/>
        </w:rPr>
        <w:t xml:space="preserve"> </w:t>
      </w:r>
      <w:r>
        <w:rPr>
          <w:rFonts w:ascii="TimesNewRomanPS-BoldMT" w:hAnsi="TimesNewRomanPS-BoldMT" w:cs="TimesNewRomanPS-BoldMT"/>
          <w:b/>
          <w:bCs/>
          <w:lang w:val="en-IN"/>
        </w:rPr>
        <w:t xml:space="preserve">Proposed product and </w:t>
      </w:r>
      <w:r>
        <w:rPr>
          <w:b/>
          <w:bCs/>
          <w:lang w:val="en-IN"/>
        </w:rPr>
        <w:t>RLD</w:t>
      </w:r>
    </w:p>
    <w:tbl>
      <w:tblPr>
        <w:tblW w:w="13177" w:type="dxa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0"/>
        <w:gridCol w:w="6677"/>
      </w:tblGrid>
      <w:tr w:rsidR="00FE497B" w:rsidRPr="00FE497B" w14:paraId="30E08965" w14:textId="77777777" w:rsidTr="007517D3">
        <w:trPr>
          <w:trHeight w:hRule="exact" w:val="680"/>
        </w:trPr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03859905" w14:textId="77777777" w:rsidR="00A0739C" w:rsidRDefault="00163631" w:rsidP="00624F3E">
            <w:pPr>
              <w:kinsoku w:val="0"/>
              <w:overflowPunct w:val="0"/>
              <w:autoSpaceDE w:val="0"/>
              <w:autoSpaceDN w:val="0"/>
              <w:adjustRightInd w:val="0"/>
              <w:spacing w:before="0" w:line="276" w:lineRule="auto"/>
              <w:ind w:left="1300" w:right="1298" w:hanging="1"/>
              <w:jc w:val="center"/>
              <w:rPr>
                <w:b/>
                <w:bCs/>
                <w:spacing w:val="-5"/>
                <w:sz w:val="22"/>
                <w:szCs w:val="22"/>
                <w:lang w:val="en-IN"/>
              </w:rPr>
            </w:pPr>
            <w:bookmarkStart w:id="21" w:name="1.4__Container_Closure_Comparison_with_R"/>
            <w:bookmarkStart w:id="22" w:name="Table_4_Container_Closure_System_Compari"/>
            <w:bookmarkEnd w:id="21"/>
            <w:bookmarkEnd w:id="22"/>
            <w:r w:rsidRPr="00163631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Company Name</w:t>
            </w:r>
          </w:p>
          <w:p w14:paraId="2F96B6BF" w14:textId="374C07C5" w:rsidR="00FE497B" w:rsidRPr="00FE497B" w:rsidRDefault="00624F3E" w:rsidP="00624F3E">
            <w:pPr>
              <w:kinsoku w:val="0"/>
              <w:overflowPunct w:val="0"/>
              <w:autoSpaceDE w:val="0"/>
              <w:autoSpaceDN w:val="0"/>
              <w:adjustRightInd w:val="0"/>
              <w:spacing w:before="0" w:line="276" w:lineRule="auto"/>
              <w:ind w:left="1300" w:right="1298" w:hanging="1"/>
              <w:jc w:val="center"/>
              <w:rPr>
                <w:lang w:val="en-IN"/>
              </w:rPr>
            </w:pPr>
            <w:r w:rsidRPr="00624F3E">
              <w:rPr>
                <w:b/>
                <w:bCs/>
                <w:color w:val="000000"/>
                <w:highlight w:val="yellow"/>
                <w:lang w:val="en-IN"/>
              </w:rPr>
              <w:t>Product Name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020FF4D7" w14:textId="77777777" w:rsidR="00A0739C" w:rsidRPr="007517D3" w:rsidRDefault="00DE73EC" w:rsidP="007517D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b/>
                <w:bCs/>
                <w:spacing w:val="-9"/>
                <w:sz w:val="22"/>
                <w:szCs w:val="22"/>
                <w:lang w:val="en-IN"/>
              </w:rPr>
            </w:pPr>
            <w:r w:rsidRPr="007517D3">
              <w:rPr>
                <w:b/>
                <w:bCs/>
                <w:sz w:val="22"/>
                <w:szCs w:val="22"/>
                <w:highlight w:val="yellow"/>
                <w:lang w:val="en-IN"/>
              </w:rPr>
              <w:t>Applicant Name</w:t>
            </w:r>
          </w:p>
          <w:p w14:paraId="189540B8" w14:textId="14FB26E6" w:rsidR="00FE497B" w:rsidRPr="007517D3" w:rsidRDefault="00624F3E" w:rsidP="007517D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7517D3">
              <w:rPr>
                <w:b/>
                <w:bCs/>
                <w:highlight w:val="yellow"/>
                <w:lang w:val="en-IN"/>
              </w:rPr>
              <w:t>Product Name</w:t>
            </w:r>
          </w:p>
        </w:tc>
      </w:tr>
      <w:tr w:rsidR="004B7F17" w:rsidRPr="00FE497B" w14:paraId="5B579006" w14:textId="77777777" w:rsidTr="001A512B">
        <w:trPr>
          <w:trHeight w:hRule="exact" w:val="510"/>
        </w:trPr>
        <w:tc>
          <w:tcPr>
            <w:tcW w:w="6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D822E" w14:textId="26E29D01" w:rsidR="004B7F17" w:rsidRPr="007517D3" w:rsidRDefault="001A512B" w:rsidP="007517D3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ind w:left="100"/>
              <w:jc w:val="center"/>
              <w:rPr>
                <w:sz w:val="20"/>
                <w:szCs w:val="20"/>
                <w:highlight w:val="yellow"/>
                <w:lang w:val="en-IN"/>
              </w:rPr>
            </w:pPr>
            <w:r w:rsidRPr="001A512B">
              <w:rPr>
                <w:sz w:val="20"/>
                <w:szCs w:val="20"/>
                <w:highlight w:val="yellow"/>
                <w:lang w:val="en-IN"/>
              </w:rPr>
              <w:t>Image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19BF" w14:textId="4B376870" w:rsidR="004B7F17" w:rsidRPr="001A512B" w:rsidRDefault="001A512B" w:rsidP="001A512B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yellow"/>
                <w:lang w:val="en-IN"/>
              </w:rPr>
            </w:pPr>
            <w:r w:rsidRPr="001A512B">
              <w:rPr>
                <w:sz w:val="20"/>
                <w:szCs w:val="20"/>
                <w:highlight w:val="yellow"/>
                <w:lang w:val="en-IN"/>
              </w:rPr>
              <w:t>Image</w:t>
            </w:r>
          </w:p>
        </w:tc>
      </w:tr>
    </w:tbl>
    <w:p w14:paraId="0E1D4032" w14:textId="77777777" w:rsidR="00040E84" w:rsidRDefault="00040E84" w:rsidP="00C43AFE">
      <w:pPr>
        <w:tabs>
          <w:tab w:val="left" w:pos="1152"/>
        </w:tabs>
        <w:spacing w:line="276" w:lineRule="auto"/>
      </w:pPr>
    </w:p>
    <w:p w14:paraId="6BAC23A0" w14:textId="77777777" w:rsidR="00FF2594" w:rsidRDefault="00FF2594">
      <w:pPr>
        <w:spacing w:before="0"/>
        <w:rPr>
          <w:b/>
          <w:bCs/>
          <w:lang w:val="en-IN"/>
        </w:rPr>
      </w:pPr>
      <w:r>
        <w:rPr>
          <w:b/>
          <w:bCs/>
          <w:lang w:val="en-IN"/>
        </w:rPr>
        <w:br w:type="page"/>
      </w:r>
    </w:p>
    <w:p w14:paraId="70A30616" w14:textId="694A8A65" w:rsidR="00FE497B" w:rsidRDefault="00FE497B" w:rsidP="00FF2594">
      <w:pPr>
        <w:autoSpaceDE w:val="0"/>
        <w:autoSpaceDN w:val="0"/>
        <w:adjustRightInd w:val="0"/>
        <w:spacing w:before="0" w:after="240"/>
        <w:jc w:val="both"/>
        <w:rPr>
          <w:b/>
          <w:bCs/>
          <w:lang w:val="en-IN"/>
        </w:rPr>
      </w:pPr>
      <w:r>
        <w:rPr>
          <w:b/>
          <w:bCs/>
          <w:lang w:val="en-IN"/>
        </w:rPr>
        <w:lastRenderedPageBreak/>
        <w:t xml:space="preserve">Table 5 Container Closure System Comparison of </w:t>
      </w:r>
      <w:r w:rsidR="00E61C40" w:rsidRPr="00E61C40">
        <w:rPr>
          <w:b/>
          <w:bCs/>
          <w:highlight w:val="yellow"/>
          <w:lang w:val="en-IN"/>
        </w:rPr>
        <w:t>Product name</w:t>
      </w:r>
    </w:p>
    <w:tbl>
      <w:tblPr>
        <w:tblW w:w="13177" w:type="dxa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5815"/>
        <w:gridCol w:w="5978"/>
      </w:tblGrid>
      <w:tr w:rsidR="00FE497B" w:rsidRPr="00FE497B" w14:paraId="088FD942" w14:textId="77777777" w:rsidTr="00FF2594">
        <w:trPr>
          <w:trHeight w:val="68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280A19A1" w14:textId="77777777" w:rsidR="00FE497B" w:rsidRPr="00FE497B" w:rsidRDefault="00FE497B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left="135"/>
              <w:jc w:val="center"/>
              <w:rPr>
                <w:lang w:val="en-IN"/>
              </w:rPr>
            </w:pPr>
            <w:bookmarkStart w:id="23" w:name="Table_5_Container_Closure_System_Compari"/>
            <w:bookmarkEnd w:id="23"/>
            <w:r w:rsidRPr="00FE497B">
              <w:rPr>
                <w:b/>
                <w:bCs/>
                <w:spacing w:val="-1"/>
                <w:sz w:val="22"/>
                <w:szCs w:val="22"/>
                <w:lang w:val="en-IN"/>
              </w:rPr>
              <w:t>Component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AF47E00" w14:textId="45DF9049" w:rsidR="00FE497B" w:rsidRPr="00FE497B" w:rsidRDefault="00163631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75" w:lineRule="auto"/>
              <w:ind w:left="1119" w:right="1119" w:hanging="2"/>
              <w:jc w:val="center"/>
              <w:rPr>
                <w:lang w:val="en-IN"/>
              </w:rPr>
            </w:pPr>
            <w:r w:rsidRPr="00163631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Company Name</w:t>
            </w:r>
            <w:r w:rsidRPr="00DF1A6B">
              <w:rPr>
                <w:b/>
                <w:bCs/>
                <w:spacing w:val="-5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Container</w:t>
            </w:r>
            <w:r w:rsidR="00FE497B" w:rsidRPr="007517D3">
              <w:rPr>
                <w:b/>
                <w:bCs/>
                <w:spacing w:val="-11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Closure</w:t>
            </w:r>
            <w:r w:rsidR="00FE497B" w:rsidRPr="007517D3">
              <w:rPr>
                <w:b/>
                <w:bCs/>
                <w:spacing w:val="-10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for</w:t>
            </w:r>
            <w:r w:rsidR="00FE497B" w:rsidRPr="007517D3">
              <w:rPr>
                <w:b/>
                <w:bCs/>
                <w:spacing w:val="27"/>
                <w:w w:val="99"/>
                <w:sz w:val="22"/>
                <w:szCs w:val="22"/>
                <w:lang w:val="en-IN"/>
              </w:rPr>
              <w:t xml:space="preserve"> </w:t>
            </w:r>
            <w:r w:rsidR="00A5016B" w:rsidRPr="00A5016B">
              <w:rPr>
                <w:b/>
                <w:bCs/>
                <w:color w:val="000000"/>
                <w:sz w:val="22"/>
                <w:szCs w:val="22"/>
                <w:highlight w:val="yellow"/>
                <w:lang w:val="en-IN"/>
              </w:rPr>
              <w:t>Product name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66B6A975" w14:textId="2CAF0E5F" w:rsidR="00FE497B" w:rsidRPr="007517D3" w:rsidRDefault="00DE73EC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75" w:lineRule="auto"/>
              <w:ind w:left="125" w:right="128"/>
              <w:jc w:val="center"/>
              <w:rPr>
                <w:lang w:val="en-IN"/>
              </w:rPr>
            </w:pPr>
            <w:r w:rsidRPr="007517D3">
              <w:rPr>
                <w:b/>
                <w:bCs/>
                <w:sz w:val="22"/>
                <w:szCs w:val="22"/>
                <w:highlight w:val="yellow"/>
                <w:lang w:val="en-IN"/>
              </w:rPr>
              <w:t>Applicant Name</w:t>
            </w:r>
            <w:r w:rsidRPr="007517D3">
              <w:rPr>
                <w:b/>
                <w:bCs/>
                <w:spacing w:val="-9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Approved</w:t>
            </w:r>
            <w:r w:rsidR="00FE497B" w:rsidRPr="007517D3">
              <w:rPr>
                <w:b/>
                <w:bCs/>
                <w:spacing w:val="-9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Container</w:t>
            </w:r>
            <w:r w:rsidR="00FE497B" w:rsidRPr="007517D3">
              <w:rPr>
                <w:b/>
                <w:bCs/>
                <w:spacing w:val="-8"/>
                <w:sz w:val="22"/>
                <w:szCs w:val="22"/>
                <w:lang w:val="en-IN"/>
              </w:rPr>
              <w:t xml:space="preserve"> </w:t>
            </w:r>
            <w:r w:rsidR="00FE497B" w:rsidRPr="007517D3">
              <w:rPr>
                <w:b/>
                <w:bCs/>
                <w:sz w:val="22"/>
                <w:szCs w:val="22"/>
                <w:lang w:val="en-IN"/>
              </w:rPr>
              <w:t>Closure</w:t>
            </w:r>
            <w:r w:rsidR="00FE497B" w:rsidRPr="007517D3">
              <w:rPr>
                <w:b/>
                <w:bCs/>
                <w:spacing w:val="-9"/>
                <w:sz w:val="22"/>
                <w:szCs w:val="22"/>
                <w:lang w:val="en-IN"/>
              </w:rPr>
              <w:t xml:space="preserve"> </w:t>
            </w:r>
            <w:r w:rsidR="00A5016B" w:rsidRPr="007517D3">
              <w:rPr>
                <w:b/>
                <w:bCs/>
                <w:sz w:val="22"/>
                <w:szCs w:val="22"/>
                <w:highlight w:val="yellow"/>
                <w:lang w:val="en-IN"/>
              </w:rPr>
              <w:t>RLD name</w:t>
            </w:r>
          </w:p>
        </w:tc>
      </w:tr>
      <w:tr w:rsidR="00FE497B" w:rsidRPr="00FE497B" w14:paraId="17126434" w14:textId="77777777" w:rsidTr="00FF2594">
        <w:trPr>
          <w:trHeight w:val="317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B5D23" w14:textId="77777777" w:rsidR="00FE497B" w:rsidRPr="00FE497B" w:rsidRDefault="00FE497B" w:rsidP="007517D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 w:rsidRPr="00FE497B">
              <w:rPr>
                <w:b/>
                <w:bCs/>
                <w:sz w:val="22"/>
                <w:szCs w:val="22"/>
                <w:lang w:val="en-IN"/>
              </w:rPr>
              <w:t>Vial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BD37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14"/>
                <w:szCs w:val="14"/>
                <w:lang w:val="en-IN"/>
              </w:rPr>
            </w:pPr>
          </w:p>
          <w:p w14:paraId="7297B4FA" w14:textId="59B53F1C" w:rsidR="00FE497B" w:rsidRPr="00FE497B" w:rsidRDefault="00F36734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ind w:left="1977"/>
              <w:rPr>
                <w:sz w:val="20"/>
                <w:szCs w:val="20"/>
                <w:lang w:val="en-IN"/>
              </w:rPr>
            </w:pPr>
            <w:r>
              <w:rPr>
                <w:noProof/>
                <w:sz w:val="20"/>
                <w:szCs w:val="20"/>
                <w:highlight w:val="yellow"/>
                <w:lang w:val="en-IN"/>
              </w:rPr>
              <w:t xml:space="preserve">Add </w:t>
            </w:r>
            <w:r w:rsidR="00CA78F2" w:rsidRPr="00CA78F2">
              <w:rPr>
                <w:noProof/>
                <w:sz w:val="20"/>
                <w:szCs w:val="20"/>
                <w:highlight w:val="yellow"/>
                <w:lang w:val="en-IN"/>
              </w:rPr>
              <w:t>Image</w:t>
            </w:r>
            <w:r w:rsidR="00CA78F2">
              <w:rPr>
                <w:noProof/>
                <w:sz w:val="20"/>
                <w:szCs w:val="20"/>
                <w:lang w:val="en-IN"/>
              </w:rPr>
              <w:t xml:space="preserve"> </w:t>
            </w:r>
          </w:p>
          <w:p w14:paraId="053CBC4E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rPr>
                <w:sz w:val="15"/>
                <w:szCs w:val="15"/>
                <w:lang w:val="en-IN"/>
              </w:rPr>
            </w:pPr>
          </w:p>
          <w:tbl>
            <w:tblPr>
              <w:tblW w:w="4211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97"/>
              <w:gridCol w:w="2584"/>
            </w:tblGrid>
            <w:tr w:rsidR="007517D3" w:rsidRPr="001F4799" w14:paraId="1272D195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1F4AC4F6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7517D3" w:rsidRPr="001F4799" w14:paraId="6AE91649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DF0E27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Body</w:t>
                  </w:r>
                  <w:r w:rsidRPr="001F4799">
                    <w:rPr>
                      <w:spacing w:val="-13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spacing w:val="-1"/>
                      <w:sz w:val="22"/>
                      <w:szCs w:val="22"/>
                      <w:lang w:val="en-IN"/>
                    </w:rPr>
                    <w:t>Diameter</w:t>
                  </w:r>
                  <w:r w:rsidRPr="001F4799">
                    <w:rPr>
                      <w:sz w:val="22"/>
                      <w:szCs w:val="22"/>
                      <w:lang w:val="en-IN"/>
                    </w:rPr>
                    <w:t xml:space="preserve"> 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2EE3E1" w14:textId="4694FF62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7517D3" w:rsidRPr="001F4799" w14:paraId="58FA3B77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08EFC6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Collar Outer 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E33F24" w14:textId="5D16307C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7517D3" w:rsidRPr="001F4799" w14:paraId="5AE75255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C839F2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pacing w:val="-1"/>
                      <w:sz w:val="22"/>
                      <w:szCs w:val="22"/>
                      <w:lang w:val="en-IN"/>
                    </w:rPr>
                    <w:t>Neck</w:t>
                  </w:r>
                  <w:r w:rsidRPr="001F4799">
                    <w:rPr>
                      <w:spacing w:val="-8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sz w:val="22"/>
                      <w:szCs w:val="22"/>
                      <w:lang w:val="en-IN"/>
                    </w:rPr>
                    <w:t>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63BA1B" w14:textId="374EF5BD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7517D3" w:rsidRPr="001F4799" w14:paraId="6D8A3CF0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4E6D61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Collar Inner 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C70EAA" w14:textId="6B3634B1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23D6DA8F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50B154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Total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AFE452" w14:textId="19904CC2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20DF4B13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8B5F58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Base to shoulder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D559B4" w14:textId="4FDD7C0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3C35CB0A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4FD4F8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Neck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AA095B" w14:textId="7EEBF24E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2DA5EDE8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BB1672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Body wall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90F20" w14:textId="3CBB8B6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6DBE330C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A4A85C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Bottom wall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DBC26A" w14:textId="01DFCC02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7B9CCA28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B94BB2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Lip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99BAB7" w14:textId="01A21730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7D7F2EBF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044BE7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Weight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E0C1FF" w14:textId="4260313B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7517D3" w:rsidRPr="001F4799" w14:paraId="10D2A24E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3150CC" w14:textId="77777777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Overflow Capacity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F55BE1" w14:textId="7F4D7605" w:rsidR="007517D3" w:rsidRPr="001F4799" w:rsidRDefault="007517D3" w:rsidP="007517D3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4106DE65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rPr>
                <w:lang w:val="en-IN"/>
              </w:rPr>
            </w:pP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A108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9"/>
              <w:rPr>
                <w:sz w:val="13"/>
                <w:szCs w:val="13"/>
                <w:lang w:val="en-IN"/>
              </w:rPr>
            </w:pPr>
          </w:p>
          <w:p w14:paraId="5DC48FAA" w14:textId="749CF0F1" w:rsidR="00FE497B" w:rsidRDefault="00F36734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ind w:left="2081"/>
              <w:rPr>
                <w:sz w:val="20"/>
                <w:szCs w:val="20"/>
                <w:lang w:val="en-IN"/>
              </w:rPr>
            </w:pPr>
            <w:r>
              <w:rPr>
                <w:noProof/>
                <w:sz w:val="20"/>
                <w:szCs w:val="20"/>
                <w:highlight w:val="yellow"/>
                <w:lang w:val="en-IN"/>
              </w:rPr>
              <w:t xml:space="preserve">Add </w:t>
            </w:r>
            <w:r w:rsidR="00CA78F2" w:rsidRPr="00CA78F2">
              <w:rPr>
                <w:noProof/>
                <w:sz w:val="20"/>
                <w:szCs w:val="20"/>
                <w:highlight w:val="yellow"/>
                <w:lang w:val="en-IN"/>
              </w:rPr>
              <w:t>Image</w:t>
            </w:r>
          </w:p>
          <w:p w14:paraId="0B7C5640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ind w:left="2081"/>
              <w:rPr>
                <w:sz w:val="20"/>
                <w:szCs w:val="20"/>
                <w:lang w:val="en-IN"/>
              </w:rPr>
            </w:pPr>
          </w:p>
          <w:tbl>
            <w:tblPr>
              <w:tblW w:w="4211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61"/>
              <w:gridCol w:w="2657"/>
            </w:tblGrid>
            <w:tr w:rsidR="00FF2594" w:rsidRPr="001F4799" w14:paraId="50878CE7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0051787A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FF2594" w:rsidRPr="001F4799" w14:paraId="0829932E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3556AD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Body</w:t>
                  </w:r>
                  <w:r w:rsidRPr="001F4799">
                    <w:rPr>
                      <w:spacing w:val="-13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spacing w:val="-1"/>
                      <w:sz w:val="22"/>
                      <w:szCs w:val="22"/>
                      <w:lang w:val="en-IN"/>
                    </w:rPr>
                    <w:t>Diameter</w:t>
                  </w:r>
                  <w:r w:rsidRPr="001F4799">
                    <w:rPr>
                      <w:sz w:val="22"/>
                      <w:szCs w:val="22"/>
                      <w:lang w:val="en-IN"/>
                    </w:rPr>
                    <w:t xml:space="preserve"> 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4B347E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4A9B0002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FFF12D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Collar Outer 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D41E4C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02AF94F1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5C219F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pacing w:val="-1"/>
                      <w:sz w:val="22"/>
                      <w:szCs w:val="22"/>
                      <w:lang w:val="en-IN"/>
                    </w:rPr>
                    <w:t>Neck</w:t>
                  </w:r>
                  <w:r w:rsidRPr="001F4799">
                    <w:rPr>
                      <w:spacing w:val="-8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sz w:val="22"/>
                      <w:szCs w:val="22"/>
                      <w:lang w:val="en-IN"/>
                    </w:rPr>
                    <w:t>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82A2E2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272EFC6C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F1970D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Collar Inner Diameter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3C9BB9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3834D36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968A82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Total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4C7DCF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53D511EF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35D061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Base to shoulder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88092E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668F9C48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1DF111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Neck height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B5DA98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72540EAB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6B76A9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Body wall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B3F893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02E6D91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C3AC49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Bottom wall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B5313A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45F485C0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2E11F1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Lip thickness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732237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30874488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BBF4A2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Weight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A4DB8B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433CB1BF" w14:textId="77777777" w:rsidTr="002E1542">
              <w:trPr>
                <w:trHeight w:val="397"/>
                <w:jc w:val="center"/>
              </w:trPr>
              <w:tc>
                <w:tcPr>
                  <w:tcW w:w="23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5CD180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sz w:val="22"/>
                      <w:szCs w:val="22"/>
                      <w:lang w:val="en-IN"/>
                    </w:rPr>
                    <w:t>Overflow Capacity</w:t>
                  </w:r>
                </w:p>
              </w:tc>
              <w:tc>
                <w:tcPr>
                  <w:tcW w:w="26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DDE8E7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58C84BD7" w14:textId="77777777" w:rsidR="00FE497B" w:rsidRPr="00FE497B" w:rsidRDefault="00FE497B" w:rsidP="00FE497B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rPr>
                <w:lang w:val="en-IN"/>
              </w:rPr>
            </w:pPr>
          </w:p>
        </w:tc>
      </w:tr>
      <w:tr w:rsidR="00FF2594" w:rsidRPr="00FE497B" w14:paraId="3BA575DA" w14:textId="77777777" w:rsidTr="00FF2594">
        <w:trPr>
          <w:trHeight w:val="317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9815" w14:textId="0C086064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1F4799">
              <w:rPr>
                <w:b/>
                <w:bCs/>
                <w:sz w:val="22"/>
                <w:szCs w:val="22"/>
                <w:lang w:val="en-IN"/>
              </w:rPr>
              <w:lastRenderedPageBreak/>
              <w:t>Rubber</w:t>
            </w:r>
            <w:r w:rsidRPr="001F4799">
              <w:rPr>
                <w:b/>
                <w:bCs/>
                <w:w w:val="99"/>
                <w:sz w:val="22"/>
                <w:szCs w:val="22"/>
                <w:lang w:val="en-IN"/>
              </w:rPr>
              <w:t xml:space="preserve"> </w:t>
            </w:r>
            <w:r w:rsidRPr="001F4799">
              <w:rPr>
                <w:b/>
                <w:bCs/>
                <w:w w:val="95"/>
                <w:sz w:val="22"/>
                <w:szCs w:val="22"/>
                <w:lang w:val="en-IN"/>
              </w:rPr>
              <w:t>Stopper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9B6B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22"/>
                <w:szCs w:val="22"/>
                <w:lang w:val="en-IN"/>
              </w:rPr>
            </w:pPr>
          </w:p>
          <w:p w14:paraId="53652F76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jc w:val="center"/>
              <w:rPr>
                <w:sz w:val="22"/>
                <w:szCs w:val="22"/>
                <w:lang w:val="en-IN"/>
              </w:rPr>
            </w:pPr>
            <w:r w:rsidRPr="001F4799">
              <w:rPr>
                <w:noProof/>
                <w:sz w:val="22"/>
                <w:szCs w:val="22"/>
                <w:highlight w:val="yellow"/>
                <w:lang w:val="en-IN"/>
              </w:rPr>
              <w:t>Add Image</w:t>
            </w:r>
          </w:p>
          <w:p w14:paraId="6BDAA8AB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rPr>
                <w:sz w:val="22"/>
                <w:szCs w:val="22"/>
                <w:lang w:val="en-IN"/>
              </w:rPr>
            </w:pPr>
          </w:p>
          <w:tbl>
            <w:tblPr>
              <w:tblW w:w="4211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0"/>
              <w:gridCol w:w="3041"/>
            </w:tblGrid>
            <w:tr w:rsidR="00FF2594" w:rsidRPr="001F4799" w14:paraId="240DFE26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3E858A0E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FF2594" w:rsidRPr="001F4799" w14:paraId="7B848E96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DBC116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Top diameter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8B3531" w14:textId="4334EB1F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34B3544F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5EFF03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Flange thickness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69ECF0" w14:textId="602CD449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776AC389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B6191E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Plug diameter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EE6A25" w14:textId="32D8CE0F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green"/>
                      <w:lang w:val="en-IN"/>
                    </w:rPr>
                  </w:pPr>
                </w:p>
              </w:tc>
            </w:tr>
            <w:tr w:rsidR="00FF2594" w:rsidRPr="001F4799" w14:paraId="0B1D6F29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DC6484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Overall height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08FEA3" w14:textId="4265F19C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6E951419" w14:textId="77777777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14"/>
                <w:szCs w:val="14"/>
                <w:lang w:val="en-IN"/>
              </w:rPr>
            </w:pP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375D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22"/>
                <w:szCs w:val="22"/>
                <w:lang w:val="en-IN"/>
              </w:rPr>
            </w:pPr>
          </w:p>
          <w:p w14:paraId="04DEAF7D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jc w:val="center"/>
              <w:rPr>
                <w:sz w:val="22"/>
                <w:szCs w:val="22"/>
                <w:lang w:val="en-IN"/>
              </w:rPr>
            </w:pPr>
            <w:r w:rsidRPr="001F4799">
              <w:rPr>
                <w:noProof/>
                <w:sz w:val="22"/>
                <w:szCs w:val="22"/>
                <w:highlight w:val="yellow"/>
                <w:lang w:val="en-IN"/>
              </w:rPr>
              <w:t>Add Image</w:t>
            </w:r>
          </w:p>
          <w:p w14:paraId="6DFF0848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rPr>
                <w:sz w:val="22"/>
                <w:szCs w:val="22"/>
                <w:lang w:val="en-IN"/>
              </w:rPr>
            </w:pPr>
          </w:p>
          <w:tbl>
            <w:tblPr>
              <w:tblW w:w="4211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92"/>
              <w:gridCol w:w="3126"/>
            </w:tblGrid>
            <w:tr w:rsidR="00FF2594" w:rsidRPr="001F4799" w14:paraId="18FC4BDB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6BEDB316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FF2594" w:rsidRPr="001F4799" w14:paraId="095FA19A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F6C396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Top diameter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BA1FB8" w14:textId="5BF2D78B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5B7E7BE6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C7368F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Flange thickness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84ECD5" w14:textId="0E43E29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B97434D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63FC33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Plug diameter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CEFB9A" w14:textId="5D586E54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71C845A3" w14:textId="77777777" w:rsidTr="002E1542">
              <w:trPr>
                <w:trHeight w:val="397"/>
                <w:jc w:val="center"/>
              </w:trPr>
              <w:tc>
                <w:tcPr>
                  <w:tcW w:w="1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FD9A4A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jc w:val="center"/>
                    <w:rPr>
                      <w:sz w:val="22"/>
                      <w:szCs w:val="22"/>
                      <w:highlight w:val="yellow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Overall height</w:t>
                  </w:r>
                </w:p>
              </w:tc>
              <w:tc>
                <w:tcPr>
                  <w:tcW w:w="31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15075C" w14:textId="248D848E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6831054E" w14:textId="77777777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9"/>
              <w:rPr>
                <w:sz w:val="13"/>
                <w:szCs w:val="13"/>
                <w:lang w:val="en-IN"/>
              </w:rPr>
            </w:pPr>
          </w:p>
        </w:tc>
      </w:tr>
      <w:tr w:rsidR="00FF2594" w:rsidRPr="00FE497B" w14:paraId="12271202" w14:textId="77777777" w:rsidTr="00FF2594">
        <w:trPr>
          <w:trHeight w:val="317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E58CD" w14:textId="2B2469BD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b/>
                <w:bCs/>
                <w:sz w:val="22"/>
                <w:szCs w:val="22"/>
                <w:lang w:val="en-IN"/>
              </w:rPr>
            </w:pPr>
            <w:r w:rsidRPr="001F4799">
              <w:rPr>
                <w:b/>
                <w:bCs/>
                <w:sz w:val="22"/>
                <w:szCs w:val="22"/>
                <w:lang w:val="en-IN"/>
              </w:rPr>
              <w:t>Seal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4450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22"/>
                <w:szCs w:val="22"/>
                <w:lang w:val="en-IN"/>
              </w:rPr>
            </w:pPr>
          </w:p>
          <w:p w14:paraId="2BBE83EF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jc w:val="center"/>
              <w:rPr>
                <w:sz w:val="22"/>
                <w:szCs w:val="22"/>
                <w:lang w:val="en-IN"/>
              </w:rPr>
            </w:pPr>
            <w:r w:rsidRPr="001F4799">
              <w:rPr>
                <w:noProof/>
                <w:sz w:val="22"/>
                <w:szCs w:val="22"/>
                <w:highlight w:val="yellow"/>
                <w:lang w:val="en-IN"/>
              </w:rPr>
              <w:t>Add Image</w:t>
            </w:r>
          </w:p>
          <w:p w14:paraId="46D83D9E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rPr>
                <w:sz w:val="22"/>
                <w:szCs w:val="22"/>
                <w:lang w:val="en-IN"/>
              </w:rPr>
            </w:pPr>
          </w:p>
          <w:tbl>
            <w:tblPr>
              <w:tblW w:w="4672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0"/>
              <w:gridCol w:w="2835"/>
            </w:tblGrid>
            <w:tr w:rsidR="00FF2594" w:rsidRPr="001F4799" w14:paraId="2B164742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70C0AF69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FF2594" w:rsidRPr="001F4799" w14:paraId="3809E455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B8690D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Diameter of PP Disc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A2C26F" w14:textId="13BD7562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025B4A3E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8959B5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Height of PP Disc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4363E0" w14:textId="664CDFE1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EA1F4CA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3BD30A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Inner Diameter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 seal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1BE80D" w14:textId="2E35AC2E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1ED15393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38B2D1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Outer Diameter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 seal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30AFB4" w14:textId="5C1B3AB3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59895043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7FF74E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Thickness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3F616C" w14:textId="1BA7C4A3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3ACE0D8C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D906FD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Assembled Height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EDD9EC" w14:textId="0E2F725E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18317FDD" w14:textId="77777777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14"/>
                <w:szCs w:val="14"/>
                <w:lang w:val="en-IN"/>
              </w:rPr>
            </w:pP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365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rPr>
                <w:sz w:val="22"/>
                <w:szCs w:val="22"/>
                <w:lang w:val="en-IN"/>
              </w:rPr>
            </w:pPr>
          </w:p>
          <w:p w14:paraId="7B2553DE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0" w:line="200" w:lineRule="atLeast"/>
              <w:jc w:val="center"/>
              <w:rPr>
                <w:sz w:val="22"/>
                <w:szCs w:val="22"/>
                <w:lang w:val="en-IN"/>
              </w:rPr>
            </w:pPr>
            <w:r w:rsidRPr="001F4799">
              <w:rPr>
                <w:noProof/>
                <w:sz w:val="22"/>
                <w:szCs w:val="22"/>
                <w:highlight w:val="yellow"/>
                <w:lang w:val="en-IN"/>
              </w:rPr>
              <w:t>Add Image</w:t>
            </w:r>
          </w:p>
          <w:p w14:paraId="620F651B" w14:textId="77777777" w:rsidR="00FF2594" w:rsidRPr="001F4799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rPr>
                <w:sz w:val="22"/>
                <w:szCs w:val="22"/>
                <w:lang w:val="en-IN"/>
              </w:rPr>
            </w:pPr>
          </w:p>
          <w:tbl>
            <w:tblPr>
              <w:tblW w:w="4672" w:type="pct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52"/>
              <w:gridCol w:w="2915"/>
            </w:tblGrid>
            <w:tr w:rsidR="00FF2594" w:rsidRPr="001F4799" w14:paraId="2B77D2C0" w14:textId="77777777" w:rsidTr="002E1542">
              <w:trPr>
                <w:trHeight w:val="397"/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  <w:vAlign w:val="center"/>
                </w:tcPr>
                <w:p w14:paraId="03A6A796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6"/>
                    <w:ind w:left="29"/>
                    <w:jc w:val="center"/>
                    <w:rPr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b/>
                      <w:bCs/>
                      <w:sz w:val="22"/>
                      <w:szCs w:val="22"/>
                      <w:lang w:val="en-IN"/>
                    </w:rPr>
                    <w:t>Physical</w:t>
                  </w:r>
                  <w:r w:rsidRPr="001F4799">
                    <w:rPr>
                      <w:b/>
                      <w:bCs/>
                      <w:spacing w:val="-19"/>
                      <w:sz w:val="22"/>
                      <w:szCs w:val="22"/>
                      <w:lang w:val="en-IN"/>
                    </w:rPr>
                    <w:t xml:space="preserve"> </w:t>
                  </w:r>
                  <w:r w:rsidRPr="001F4799">
                    <w:rPr>
                      <w:b/>
                      <w:bCs/>
                      <w:spacing w:val="-1"/>
                      <w:sz w:val="22"/>
                      <w:szCs w:val="22"/>
                      <w:lang w:val="en-IN"/>
                    </w:rPr>
                    <w:t>Dimensions</w:t>
                  </w:r>
                </w:p>
              </w:tc>
            </w:tr>
            <w:tr w:rsidR="00FF2594" w:rsidRPr="001F4799" w14:paraId="33B0379E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DCDE80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Diameter of PP Disc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50AAAA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--</w:t>
                  </w:r>
                </w:p>
              </w:tc>
            </w:tr>
            <w:tr w:rsidR="00FF2594" w:rsidRPr="001F4799" w14:paraId="3BEE6BA5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52658B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Height of PP Disc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0E415E" w14:textId="6422EE9C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030303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34DB3A50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A47122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Inner Diameter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 seal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94F72C" w14:textId="2B28CB43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030303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F51C21C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58D51F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Outer Diameter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 seal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F4D9BB" w14:textId="570A951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030303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2A4237A3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908A94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 xml:space="preserve">Thickness of </w:t>
                  </w:r>
                  <w:proofErr w:type="spellStart"/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aluminum</w:t>
                  </w:r>
                  <w:proofErr w:type="spellEnd"/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214AE0" w14:textId="4C0685B2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030303"/>
                      <w:sz w:val="22"/>
                      <w:szCs w:val="22"/>
                      <w:lang w:val="en-IN"/>
                    </w:rPr>
                  </w:pPr>
                </w:p>
              </w:tc>
            </w:tr>
            <w:tr w:rsidR="00FF2594" w:rsidRPr="001F4799" w14:paraId="78467B46" w14:textId="77777777" w:rsidTr="002E1542">
              <w:trPr>
                <w:trHeight w:val="397"/>
                <w:jc w:val="center"/>
              </w:trPr>
              <w:tc>
                <w:tcPr>
                  <w:tcW w:w="23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5D2DE6" w14:textId="77777777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191919"/>
                      <w:sz w:val="22"/>
                      <w:szCs w:val="22"/>
                      <w:lang w:val="en-IN"/>
                    </w:rPr>
                  </w:pPr>
                  <w:r w:rsidRPr="001F4799">
                    <w:rPr>
                      <w:color w:val="191919"/>
                      <w:sz w:val="22"/>
                      <w:szCs w:val="22"/>
                      <w:lang w:val="en-IN"/>
                    </w:rPr>
                    <w:t>Assembled Height</w:t>
                  </w:r>
                </w:p>
              </w:tc>
              <w:tc>
                <w:tcPr>
                  <w:tcW w:w="26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B6A78D" w14:textId="3143DE8C" w:rsidR="00FF2594" w:rsidRPr="001F4799" w:rsidRDefault="00FF2594" w:rsidP="00FF259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7"/>
                    <w:jc w:val="center"/>
                    <w:rPr>
                      <w:color w:val="030303"/>
                      <w:sz w:val="22"/>
                      <w:szCs w:val="22"/>
                      <w:lang w:val="en-IN"/>
                    </w:rPr>
                  </w:pPr>
                </w:p>
              </w:tc>
            </w:tr>
          </w:tbl>
          <w:p w14:paraId="3E02F2BD" w14:textId="77777777" w:rsidR="00FF2594" w:rsidRPr="00FE497B" w:rsidRDefault="00FF2594" w:rsidP="00FF2594">
            <w:pPr>
              <w:kinsoku w:val="0"/>
              <w:overflowPunct w:val="0"/>
              <w:autoSpaceDE w:val="0"/>
              <w:autoSpaceDN w:val="0"/>
              <w:adjustRightInd w:val="0"/>
              <w:spacing w:before="9"/>
              <w:rPr>
                <w:sz w:val="13"/>
                <w:szCs w:val="13"/>
                <w:lang w:val="en-IN"/>
              </w:rPr>
            </w:pPr>
          </w:p>
        </w:tc>
      </w:tr>
    </w:tbl>
    <w:p w14:paraId="6E097B09" w14:textId="2520474B" w:rsidR="003B7EFE" w:rsidRPr="003B7EFE" w:rsidRDefault="003B7EFE" w:rsidP="003B7EFE">
      <w:pPr>
        <w:kinsoku w:val="0"/>
        <w:overflowPunct w:val="0"/>
        <w:autoSpaceDE w:val="0"/>
        <w:autoSpaceDN w:val="0"/>
        <w:adjustRightInd w:val="0"/>
        <w:spacing w:before="0"/>
        <w:rPr>
          <w:sz w:val="20"/>
          <w:szCs w:val="20"/>
          <w:lang w:val="en-IN"/>
        </w:rPr>
      </w:pPr>
    </w:p>
    <w:p w14:paraId="79143F9F" w14:textId="77777777" w:rsidR="00FF2594" w:rsidRDefault="00FF2594" w:rsidP="00FE497B">
      <w:pPr>
        <w:tabs>
          <w:tab w:val="left" w:pos="1152"/>
        </w:tabs>
        <w:spacing w:line="276" w:lineRule="auto"/>
        <w:sectPr w:rsidR="00FF2594" w:rsidSect="00C43AFE">
          <w:footerReference w:type="default" r:id="rId18"/>
          <w:footnotePr>
            <w:pos w:val="beneathText"/>
          </w:footnotePr>
          <w:pgSz w:w="15840" w:h="12240" w:orient="landscape" w:code="1"/>
          <w:pgMar w:top="1800" w:right="1440" w:bottom="1440" w:left="1440" w:header="720" w:footer="720" w:gutter="0"/>
          <w:cols w:space="720"/>
          <w:docGrid w:linePitch="360"/>
        </w:sectPr>
      </w:pPr>
    </w:p>
    <w:p w14:paraId="2FDA39FF" w14:textId="337D890C" w:rsidR="00FD1D35" w:rsidRDefault="001C5D53" w:rsidP="00FF2594">
      <w:pPr>
        <w:pStyle w:val="Heading2"/>
        <w:numPr>
          <w:ilvl w:val="0"/>
          <w:numId w:val="0"/>
        </w:numPr>
        <w:jc w:val="both"/>
        <w:rPr>
          <w:lang w:val="en-IN"/>
        </w:rPr>
      </w:pPr>
      <w:bookmarkStart w:id="24" w:name="_Toc140507823"/>
      <w:r w:rsidRPr="001A512B">
        <w:rPr>
          <w:lang w:val="en-IN"/>
        </w:rPr>
        <w:lastRenderedPageBreak/>
        <w:t xml:space="preserve">1.5 </w:t>
      </w:r>
      <w:r w:rsidRPr="004A7D5A">
        <w:rPr>
          <w:lang w:val="en-IN"/>
        </w:rPr>
        <w:t>Container Closure Integrity Testing</w:t>
      </w:r>
      <w:bookmarkEnd w:id="24"/>
    </w:p>
    <w:p w14:paraId="3F64A563" w14:textId="42D240F5" w:rsidR="001C5D53" w:rsidRDefault="001C5D53" w:rsidP="00002D9E">
      <w:pPr>
        <w:tabs>
          <w:tab w:val="left" w:pos="1152"/>
        </w:tabs>
        <w:spacing w:line="360" w:lineRule="auto"/>
        <w:jc w:val="both"/>
        <w:rPr>
          <w:lang w:val="en-IN"/>
        </w:rPr>
      </w:pPr>
      <w:r>
        <w:rPr>
          <w:lang w:val="en-IN"/>
        </w:rPr>
        <w:t xml:space="preserve">This section contains information regarding the acceptance criteria/specifications for the performance of the container/closure system. Representative samples of containers and closures have been tested in accordance with FDA recommendation. Please refer </w:t>
      </w:r>
      <w:r>
        <w:rPr>
          <w:b/>
          <w:bCs/>
          <w:lang w:val="en-IN"/>
        </w:rPr>
        <w:t xml:space="preserve">Module 3.2.P.2 </w:t>
      </w:r>
      <w:r>
        <w:rPr>
          <w:lang w:val="en-IN"/>
        </w:rPr>
        <w:t xml:space="preserve">for the test reports in support of container closure integrity testing of below drug products. </w:t>
      </w:r>
    </w:p>
    <w:p w14:paraId="4A0AA74F" w14:textId="77777777" w:rsidR="00002D9E" w:rsidRPr="00002D9E" w:rsidRDefault="00002D9E" w:rsidP="00002D9E">
      <w:pPr>
        <w:tabs>
          <w:tab w:val="left" w:pos="1152"/>
        </w:tabs>
        <w:spacing w:before="0"/>
        <w:jc w:val="both"/>
        <w:rPr>
          <w:lang w:val="en-IN"/>
        </w:rPr>
      </w:pPr>
    </w:p>
    <w:p w14:paraId="3F302ED4" w14:textId="18486243" w:rsidR="001C5D53" w:rsidRPr="00AA00A4" w:rsidRDefault="001C5D53" w:rsidP="00FF2594">
      <w:pPr>
        <w:pStyle w:val="Heading2"/>
        <w:numPr>
          <w:ilvl w:val="0"/>
          <w:numId w:val="0"/>
        </w:numPr>
        <w:jc w:val="both"/>
        <w:rPr>
          <w:lang w:val="en-IN"/>
        </w:rPr>
      </w:pPr>
      <w:bookmarkStart w:id="25" w:name="_Toc140507824"/>
      <w:r w:rsidRPr="001A512B">
        <w:rPr>
          <w:lang w:val="en-IN"/>
        </w:rPr>
        <w:t xml:space="preserve">1.6 </w:t>
      </w:r>
      <w:r w:rsidRPr="00AA00A4">
        <w:rPr>
          <w:lang w:val="en-IN"/>
        </w:rPr>
        <w:t>Extractable and Leachable study for Container Closure System</w:t>
      </w:r>
      <w:bookmarkEnd w:id="25"/>
    </w:p>
    <w:p w14:paraId="734C857B" w14:textId="66208318" w:rsidR="001C5D53" w:rsidRDefault="001C5D53" w:rsidP="00002D9E">
      <w:pPr>
        <w:tabs>
          <w:tab w:val="left" w:pos="1152"/>
        </w:tabs>
        <w:spacing w:line="360" w:lineRule="auto"/>
        <w:jc w:val="both"/>
        <w:rPr>
          <w:lang w:val="en-IN"/>
        </w:rPr>
      </w:pPr>
      <w:r>
        <w:rPr>
          <w:lang w:val="en-IN"/>
        </w:rPr>
        <w:t xml:space="preserve">This section contains information regarding Extractable study and leachable study for container closure system of </w:t>
      </w:r>
      <w:r w:rsidR="00392855" w:rsidRPr="00392855">
        <w:rPr>
          <w:highlight w:val="yellow"/>
          <w:lang w:val="en-IN"/>
        </w:rPr>
        <w:t>Product Name</w:t>
      </w:r>
      <w:r>
        <w:rPr>
          <w:lang w:val="en-IN"/>
        </w:rPr>
        <w:t>.</w:t>
      </w:r>
    </w:p>
    <w:p w14:paraId="7A2B8655" w14:textId="700C37D2" w:rsidR="001C5D53" w:rsidRDefault="001C5D53" w:rsidP="001B6BCC">
      <w:pPr>
        <w:pStyle w:val="ListParagraph"/>
        <w:numPr>
          <w:ilvl w:val="0"/>
          <w:numId w:val="5"/>
        </w:numPr>
        <w:tabs>
          <w:tab w:val="left" w:pos="1152"/>
        </w:tabs>
        <w:spacing w:line="360" w:lineRule="auto"/>
        <w:ind w:left="284" w:hanging="284"/>
        <w:rPr>
          <w:b/>
          <w:bCs/>
        </w:rPr>
      </w:pPr>
      <w:r w:rsidRPr="00002D9E">
        <w:rPr>
          <w:b/>
          <w:bCs/>
        </w:rPr>
        <w:t xml:space="preserve">Extractable </w:t>
      </w:r>
      <w:r w:rsidR="00324C69">
        <w:rPr>
          <w:b/>
          <w:bCs/>
        </w:rPr>
        <w:t xml:space="preserve">and </w:t>
      </w:r>
      <w:r w:rsidR="00324C69">
        <w:rPr>
          <w:b/>
          <w:bCs/>
          <w:lang w:val="en-US"/>
        </w:rPr>
        <w:t>Leachable</w:t>
      </w:r>
      <w:r w:rsidR="00324C69" w:rsidRPr="00002D9E">
        <w:rPr>
          <w:b/>
          <w:bCs/>
        </w:rPr>
        <w:t xml:space="preserve"> </w:t>
      </w:r>
      <w:r w:rsidRPr="00002D9E">
        <w:rPr>
          <w:b/>
          <w:bCs/>
        </w:rPr>
        <w:t>study report for container closure system</w:t>
      </w:r>
    </w:p>
    <w:p w14:paraId="1AA5A1F8" w14:textId="77777777" w:rsidR="00324C69" w:rsidRPr="00324C69" w:rsidRDefault="00324C69" w:rsidP="00AB5923">
      <w:pPr>
        <w:pStyle w:val="ListParagraph"/>
        <w:tabs>
          <w:tab w:val="left" w:pos="1152"/>
        </w:tabs>
        <w:spacing w:line="360" w:lineRule="auto"/>
        <w:ind w:left="284"/>
        <w:rPr>
          <w:b/>
          <w:bCs/>
        </w:rPr>
      </w:pPr>
    </w:p>
    <w:p w14:paraId="4D2A5B08" w14:textId="52C89A91" w:rsidR="001C5D53" w:rsidRDefault="001C5D53" w:rsidP="00FF2594">
      <w:pPr>
        <w:pStyle w:val="Heading2"/>
        <w:numPr>
          <w:ilvl w:val="0"/>
          <w:numId w:val="0"/>
        </w:numPr>
        <w:jc w:val="both"/>
        <w:rPr>
          <w:lang w:val="en-IN"/>
        </w:rPr>
      </w:pPr>
      <w:bookmarkStart w:id="26" w:name="_Toc140507825"/>
      <w:r w:rsidRPr="001A512B">
        <w:rPr>
          <w:lang w:val="en-IN"/>
        </w:rPr>
        <w:t xml:space="preserve">1.7 </w:t>
      </w:r>
      <w:r w:rsidRPr="0054324E">
        <w:rPr>
          <w:lang w:val="en-IN"/>
        </w:rPr>
        <w:t xml:space="preserve">Packaging </w:t>
      </w:r>
      <w:r w:rsidRPr="001A512B">
        <w:rPr>
          <w:lang w:val="en-IN"/>
        </w:rPr>
        <w:t xml:space="preserve">Material Manufacturer’s </w:t>
      </w:r>
      <w:r w:rsidRPr="0054324E">
        <w:rPr>
          <w:lang w:val="en-IN"/>
        </w:rPr>
        <w:t>Technical Specification</w:t>
      </w:r>
      <w:bookmarkEnd w:id="26"/>
    </w:p>
    <w:p w14:paraId="1934381C" w14:textId="3E22FFCF" w:rsidR="001C5D53" w:rsidRDefault="001C5D53" w:rsidP="00FF2594">
      <w:pPr>
        <w:tabs>
          <w:tab w:val="left" w:pos="1152"/>
        </w:tabs>
        <w:spacing w:line="360" w:lineRule="auto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1.7.1 </w:t>
      </w:r>
      <w:r w:rsidRPr="006E3DEE">
        <w:rPr>
          <w:rFonts w:ascii="Arial" w:hAnsi="Arial" w:cs="Arial"/>
          <w:lang w:val="en-IN"/>
        </w:rPr>
        <w:t xml:space="preserve">For </w:t>
      </w:r>
      <w:r w:rsidR="005F119D" w:rsidRPr="006E3DEE">
        <w:rPr>
          <w:rFonts w:ascii="Arial" w:hAnsi="Arial" w:cs="Arial"/>
          <w:lang w:val="en-IN"/>
        </w:rPr>
        <w:t xml:space="preserve">glass </w:t>
      </w:r>
      <w:r w:rsidRPr="006E3DEE">
        <w:rPr>
          <w:rFonts w:ascii="Arial" w:hAnsi="Arial" w:cs="Arial"/>
          <w:lang w:val="en-IN"/>
        </w:rPr>
        <w:t>Vial</w:t>
      </w:r>
    </w:p>
    <w:p w14:paraId="37FFC9AA" w14:textId="3FFFA500" w:rsidR="00672E3E" w:rsidRDefault="00672E3E" w:rsidP="00672E3E">
      <w:pPr>
        <w:tabs>
          <w:tab w:val="left" w:pos="851"/>
          <w:tab w:val="left" w:pos="1152"/>
        </w:tabs>
        <w:spacing w:line="360" w:lineRule="auto"/>
        <w:jc w:val="both"/>
        <w:rPr>
          <w:b/>
          <w:bCs/>
          <w:lang w:val="en-IN"/>
        </w:rPr>
      </w:pPr>
      <w:r w:rsidRPr="004524CF">
        <w:rPr>
          <w:lang w:val="en-IN"/>
        </w:rPr>
        <w:t>For details regarding glass vial physical data, chemical resistance</w:t>
      </w:r>
      <w:r>
        <w:rPr>
          <w:lang w:val="en-IN"/>
        </w:rPr>
        <w:t xml:space="preserve"> and</w:t>
      </w:r>
      <w:r w:rsidRPr="004524CF">
        <w:rPr>
          <w:lang w:val="en-IN"/>
        </w:rPr>
        <w:t xml:space="preserve"> chemical composition, please refer following summary sheet for the glass vial which was used in manufacturing of the </w:t>
      </w:r>
      <w:r w:rsidRPr="00392855">
        <w:rPr>
          <w:highlight w:val="yellow"/>
          <w:lang w:val="en-IN"/>
        </w:rPr>
        <w:t>Product Name</w:t>
      </w:r>
      <w:r w:rsidRPr="004524CF">
        <w:rPr>
          <w:lang w:val="en-IN"/>
        </w:rPr>
        <w:t xml:space="preserve">. For details regarding the food contact safety declaration of vial, please refer to </w:t>
      </w:r>
      <w:r w:rsidRPr="00672E3E">
        <w:rPr>
          <w:b/>
          <w:bCs/>
          <w:highlight w:val="yellow"/>
          <w:lang w:val="en-IN"/>
        </w:rPr>
        <w:t>32p7-coa-vial-xxxx.</w:t>
      </w:r>
    </w:p>
    <w:p w14:paraId="63F421EE" w14:textId="77777777" w:rsidR="00AB5923" w:rsidRDefault="00AB5923" w:rsidP="00672E3E">
      <w:pPr>
        <w:tabs>
          <w:tab w:val="left" w:pos="851"/>
          <w:tab w:val="left" w:pos="1152"/>
        </w:tabs>
        <w:spacing w:line="360" w:lineRule="auto"/>
        <w:jc w:val="both"/>
        <w:rPr>
          <w:b/>
          <w:bCs/>
          <w:lang w:val="en-IN"/>
        </w:rPr>
      </w:pPr>
    </w:p>
    <w:p w14:paraId="382BE722" w14:textId="421A9A27" w:rsidR="001C5D53" w:rsidRDefault="00672E3E" w:rsidP="001B6BCC">
      <w:pPr>
        <w:pStyle w:val="ListParagraph"/>
        <w:numPr>
          <w:ilvl w:val="0"/>
          <w:numId w:val="6"/>
        </w:numPr>
        <w:tabs>
          <w:tab w:val="left" w:pos="1152"/>
        </w:tabs>
        <w:spacing w:line="360" w:lineRule="auto"/>
        <w:jc w:val="both"/>
      </w:pPr>
      <w:r>
        <w:rPr>
          <w:b/>
          <w:bCs/>
        </w:rPr>
        <w:t>Technical Data Sheet</w:t>
      </w:r>
    </w:p>
    <w:p w14:paraId="6CC21E53" w14:textId="77777777" w:rsidR="00672E3E" w:rsidRDefault="00672E3E" w:rsidP="00FF2594">
      <w:pPr>
        <w:pStyle w:val="ListParagraph"/>
        <w:tabs>
          <w:tab w:val="left" w:pos="1152"/>
        </w:tabs>
        <w:spacing w:line="360" w:lineRule="auto"/>
        <w:jc w:val="both"/>
        <w:rPr>
          <w:rFonts w:ascii="Arial" w:hAnsi="Arial" w:cs="Arial"/>
        </w:rPr>
      </w:pPr>
    </w:p>
    <w:p w14:paraId="74C2726A" w14:textId="488D38A0" w:rsidR="001C5D53" w:rsidRDefault="001C5D53" w:rsidP="00FF2594">
      <w:pPr>
        <w:pStyle w:val="ListParagraph"/>
        <w:tabs>
          <w:tab w:val="left" w:pos="115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1.7.2 For Rubber Stopper</w:t>
      </w:r>
    </w:p>
    <w:p w14:paraId="53EC6A5D" w14:textId="2A9E3DB4" w:rsidR="001C5D53" w:rsidRDefault="001C5D53" w:rsidP="00FF2594">
      <w:pPr>
        <w:pStyle w:val="ListParagraph"/>
        <w:tabs>
          <w:tab w:val="left" w:pos="1152"/>
        </w:tabs>
        <w:spacing w:line="360" w:lineRule="auto"/>
        <w:jc w:val="both"/>
      </w:pPr>
      <w:bookmarkStart w:id="27" w:name="_Hlk209537772"/>
      <w:r>
        <w:t xml:space="preserve">For details regarding the rubber stopper specifications, typical physical properties and biological reactivity data, please refer DMF # </w:t>
      </w:r>
      <w:r w:rsidR="00234AF6" w:rsidRPr="008C4D40">
        <w:rPr>
          <w:highlight w:val="yellow"/>
        </w:rPr>
        <w:t>XXXXXX</w:t>
      </w:r>
      <w:r w:rsidR="00234AF6">
        <w:t xml:space="preserve"> </w:t>
      </w:r>
      <w:r>
        <w:t xml:space="preserve">and </w:t>
      </w:r>
      <w:r>
        <w:rPr>
          <w:b/>
          <w:bCs/>
        </w:rPr>
        <w:t>32p7-biological-reactivity-rep-rubber-stopper</w:t>
      </w:r>
      <w:r>
        <w:t xml:space="preserve">; for </w:t>
      </w:r>
      <w:r w:rsidRPr="00205172">
        <w:rPr>
          <w:highlight w:val="yellow"/>
        </w:rPr>
        <w:t xml:space="preserve">the </w:t>
      </w:r>
      <w:r w:rsidR="00FC6438" w:rsidRPr="00205172">
        <w:rPr>
          <w:highlight w:val="yellow"/>
        </w:rPr>
        <w:t xml:space="preserve">other </w:t>
      </w:r>
      <w:r w:rsidR="00205172" w:rsidRPr="00205172">
        <w:rPr>
          <w:highlight w:val="yellow"/>
        </w:rPr>
        <w:t>process</w:t>
      </w:r>
      <w:r>
        <w:t xml:space="preserve">, </w:t>
      </w:r>
      <w:r w:rsidR="00205172" w:rsidRPr="00205172">
        <w:rPr>
          <w:highlight w:val="yellow"/>
        </w:rPr>
        <w:t>DMF holder</w:t>
      </w:r>
      <w:r w:rsidR="00205172">
        <w:t xml:space="preserve"> </w:t>
      </w:r>
      <w:r>
        <w:t xml:space="preserve">refer DMF # </w:t>
      </w:r>
      <w:r w:rsidR="00234AF6" w:rsidRPr="008C4D40">
        <w:rPr>
          <w:highlight w:val="yellow"/>
        </w:rPr>
        <w:t>XXXXXX</w:t>
      </w:r>
      <w:r>
        <w:t xml:space="preserve">. Please refer </w:t>
      </w:r>
      <w:r>
        <w:rPr>
          <w:b/>
          <w:bCs/>
        </w:rPr>
        <w:t xml:space="preserve">Module 1.4.2 </w:t>
      </w:r>
      <w:r>
        <w:t>for the DMF Letter of Authorization.</w:t>
      </w:r>
    </w:p>
    <w:bookmarkEnd w:id="27"/>
    <w:p w14:paraId="618BF018" w14:textId="77777777" w:rsidR="00534238" w:rsidRDefault="00534238" w:rsidP="00FF2594">
      <w:pPr>
        <w:pStyle w:val="ListParagraph"/>
        <w:tabs>
          <w:tab w:val="left" w:pos="1152"/>
        </w:tabs>
        <w:spacing w:line="360" w:lineRule="auto"/>
        <w:jc w:val="both"/>
        <w:rPr>
          <w:rFonts w:ascii="Arial" w:hAnsi="Arial" w:cs="Arial"/>
        </w:rPr>
      </w:pPr>
    </w:p>
    <w:p w14:paraId="206A7643" w14:textId="77777777" w:rsidR="00672E3E" w:rsidRDefault="00672E3E" w:rsidP="00FF2594">
      <w:pPr>
        <w:pStyle w:val="ListParagraph"/>
        <w:tabs>
          <w:tab w:val="left" w:pos="1152"/>
        </w:tabs>
        <w:spacing w:line="360" w:lineRule="auto"/>
        <w:jc w:val="both"/>
        <w:rPr>
          <w:rFonts w:ascii="Arial" w:hAnsi="Arial" w:cs="Arial"/>
        </w:rPr>
      </w:pPr>
    </w:p>
    <w:p w14:paraId="6BF55A36" w14:textId="77777777" w:rsidR="001C5D53" w:rsidRDefault="001C5D53" w:rsidP="00FF2594">
      <w:pPr>
        <w:pStyle w:val="ListParagraph"/>
        <w:tabs>
          <w:tab w:val="left" w:pos="1152"/>
        </w:tabs>
        <w:spacing w:line="360" w:lineRule="auto"/>
        <w:jc w:val="both"/>
      </w:pPr>
    </w:p>
    <w:p w14:paraId="1CD7572F" w14:textId="6B17CDA4" w:rsidR="001C5D53" w:rsidRPr="001A512B" w:rsidRDefault="001C5D53" w:rsidP="00FF2594">
      <w:pPr>
        <w:pStyle w:val="Heading2"/>
        <w:numPr>
          <w:ilvl w:val="0"/>
          <w:numId w:val="0"/>
        </w:numPr>
        <w:jc w:val="both"/>
        <w:rPr>
          <w:b w:val="0"/>
          <w:bCs w:val="0"/>
        </w:rPr>
      </w:pPr>
      <w:bookmarkStart w:id="28" w:name="_Toc140507826"/>
      <w:r w:rsidRPr="001A512B">
        <w:rPr>
          <w:lang w:val="en-IN"/>
        </w:rPr>
        <w:lastRenderedPageBreak/>
        <w:t xml:space="preserve">1.8 </w:t>
      </w:r>
      <w:r w:rsidRPr="002457D5">
        <w:rPr>
          <w:lang w:val="en-IN"/>
        </w:rPr>
        <w:t>DMF References and Supplier’s Address</w:t>
      </w:r>
      <w:bookmarkEnd w:id="28"/>
    </w:p>
    <w:p w14:paraId="39D69068" w14:textId="3BE9338C" w:rsidR="001C5D53" w:rsidRDefault="001C5D53" w:rsidP="00FF2594">
      <w:pPr>
        <w:pStyle w:val="ListParagraph"/>
        <w:tabs>
          <w:tab w:val="left" w:pos="1152"/>
        </w:tabs>
        <w:spacing w:line="360" w:lineRule="auto"/>
        <w:jc w:val="both"/>
      </w:pPr>
      <w:r>
        <w:t xml:space="preserve">The following table provides the details for the DMF references and Supplier information for all packaging components. Please refer to </w:t>
      </w:r>
      <w:r>
        <w:rPr>
          <w:b/>
          <w:bCs/>
        </w:rPr>
        <w:t xml:space="preserve">Module 1.4.2 </w:t>
      </w:r>
      <w:r>
        <w:t>for the DMF Letters of Authorization.</w:t>
      </w:r>
    </w:p>
    <w:p w14:paraId="168B2BCF" w14:textId="77777777" w:rsidR="00AB5923" w:rsidRDefault="00AB5923" w:rsidP="00FF2594">
      <w:pPr>
        <w:pStyle w:val="ListParagraph"/>
        <w:tabs>
          <w:tab w:val="left" w:pos="1152"/>
        </w:tabs>
        <w:spacing w:line="360" w:lineRule="auto"/>
        <w:jc w:val="both"/>
      </w:pPr>
    </w:p>
    <w:p w14:paraId="34C2FAD4" w14:textId="4E6CEE17" w:rsidR="001C5D53" w:rsidRDefault="001C5D53" w:rsidP="00FF2594">
      <w:pPr>
        <w:tabs>
          <w:tab w:val="left" w:pos="1152"/>
        </w:tabs>
        <w:jc w:val="both"/>
        <w:rPr>
          <w:b/>
          <w:bCs/>
        </w:rPr>
      </w:pPr>
      <w:r w:rsidRPr="007269AB">
        <w:rPr>
          <w:b/>
          <w:bCs/>
        </w:rPr>
        <w:t xml:space="preserve">Table </w:t>
      </w:r>
      <w:r w:rsidR="00672E3E">
        <w:rPr>
          <w:b/>
          <w:bCs/>
        </w:rPr>
        <w:t>6</w:t>
      </w:r>
      <w:r w:rsidRPr="007269AB">
        <w:rPr>
          <w:b/>
          <w:bCs/>
        </w:rPr>
        <w:t xml:space="preserve"> DMF References and Manufacturer’s Address for PP Vial and Rubber Stopper</w:t>
      </w:r>
    </w:p>
    <w:p w14:paraId="6BD291DA" w14:textId="77777777" w:rsidR="00672E3E" w:rsidRPr="007269AB" w:rsidRDefault="00672E3E" w:rsidP="00FF2594">
      <w:pPr>
        <w:tabs>
          <w:tab w:val="left" w:pos="1152"/>
        </w:tabs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6"/>
        <w:gridCol w:w="1655"/>
        <w:gridCol w:w="2836"/>
        <w:gridCol w:w="3071"/>
        <w:gridCol w:w="1328"/>
      </w:tblGrid>
      <w:tr w:rsidR="00672E3E" w:rsidRPr="007269AB" w14:paraId="49E420A3" w14:textId="77777777" w:rsidTr="00AF33F6">
        <w:trPr>
          <w:trHeight w:hRule="exact" w:val="618"/>
        </w:trPr>
        <w:tc>
          <w:tcPr>
            <w:tcW w:w="1459" w:type="pct"/>
            <w:gridSpan w:val="2"/>
            <w:shd w:val="clear" w:color="auto" w:fill="DAEEF3"/>
            <w:vAlign w:val="center"/>
          </w:tcPr>
          <w:p w14:paraId="6FC0B428" w14:textId="54B310E6" w:rsidR="00672E3E" w:rsidRPr="007269A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ind w:right="59"/>
              <w:jc w:val="center"/>
              <w:rPr>
                <w:b/>
                <w:bCs/>
                <w:spacing w:val="-1"/>
                <w:sz w:val="22"/>
                <w:szCs w:val="22"/>
                <w:lang w:val="en-IN"/>
              </w:rPr>
            </w:pPr>
            <w:bookmarkStart w:id="29" w:name="1.7.3_Food_Contact_Safety"/>
            <w:bookmarkStart w:id="30" w:name="1.8__DMF_References_and_Supplier’s_Addre"/>
            <w:bookmarkStart w:id="31" w:name="Table_8_DMF_References_and_Manufacturer’"/>
            <w:bookmarkStart w:id="32" w:name="bookmark2"/>
            <w:bookmarkEnd w:id="29"/>
            <w:bookmarkEnd w:id="30"/>
            <w:bookmarkEnd w:id="31"/>
            <w:bookmarkEnd w:id="32"/>
            <w:r w:rsidRPr="007269AB">
              <w:rPr>
                <w:b/>
                <w:bCs/>
                <w:spacing w:val="-1"/>
                <w:sz w:val="22"/>
                <w:szCs w:val="22"/>
                <w:lang w:val="en-IN"/>
              </w:rPr>
              <w:t>Component</w:t>
            </w:r>
          </w:p>
        </w:tc>
        <w:tc>
          <w:tcPr>
            <w:tcW w:w="1388" w:type="pct"/>
            <w:shd w:val="clear" w:color="auto" w:fill="DAEEF3"/>
            <w:vAlign w:val="center"/>
          </w:tcPr>
          <w:p w14:paraId="37491D2C" w14:textId="2E32D922" w:rsidR="00672E3E" w:rsidRPr="007269A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ind w:right="59"/>
              <w:jc w:val="center"/>
              <w:rPr>
                <w:lang w:val="en-IN"/>
              </w:rPr>
            </w:pPr>
            <w:r w:rsidRPr="007269AB">
              <w:rPr>
                <w:b/>
                <w:bCs/>
                <w:spacing w:val="-1"/>
                <w:sz w:val="22"/>
                <w:szCs w:val="22"/>
                <w:lang w:val="en-IN"/>
              </w:rPr>
              <w:t>DMF</w:t>
            </w:r>
            <w:r w:rsidRPr="007269AB">
              <w:rPr>
                <w:b/>
                <w:bCs/>
                <w:spacing w:val="-7"/>
                <w:sz w:val="22"/>
                <w:szCs w:val="22"/>
                <w:lang w:val="en-IN"/>
              </w:rPr>
              <w:t xml:space="preserve"> </w:t>
            </w:r>
            <w:r w:rsidRPr="007269AB">
              <w:rPr>
                <w:b/>
                <w:bCs/>
                <w:sz w:val="22"/>
                <w:szCs w:val="22"/>
                <w:lang w:val="en-IN"/>
              </w:rPr>
              <w:t>#</w:t>
            </w:r>
          </w:p>
        </w:tc>
        <w:tc>
          <w:tcPr>
            <w:tcW w:w="1503" w:type="pct"/>
            <w:shd w:val="clear" w:color="auto" w:fill="DAEEF3"/>
            <w:vAlign w:val="center"/>
          </w:tcPr>
          <w:p w14:paraId="0AF0FA14" w14:textId="77777777" w:rsidR="00672E3E" w:rsidRPr="007269AB" w:rsidRDefault="00672E3E" w:rsidP="00AF33F6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jc w:val="center"/>
              <w:rPr>
                <w:lang w:val="en-IN"/>
              </w:rPr>
            </w:pPr>
            <w:r w:rsidRPr="007269AB">
              <w:rPr>
                <w:b/>
                <w:bCs/>
                <w:spacing w:val="-1"/>
                <w:sz w:val="22"/>
                <w:szCs w:val="22"/>
                <w:lang w:val="en-IN"/>
              </w:rPr>
              <w:t>Manufacturer/Supplier</w:t>
            </w:r>
          </w:p>
        </w:tc>
        <w:tc>
          <w:tcPr>
            <w:tcW w:w="650" w:type="pct"/>
            <w:shd w:val="clear" w:color="auto" w:fill="DAEEF3"/>
            <w:vAlign w:val="center"/>
          </w:tcPr>
          <w:p w14:paraId="59B6839E" w14:textId="77777777" w:rsidR="00672E3E" w:rsidRPr="007269A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57"/>
              <w:ind w:right="-4"/>
              <w:jc w:val="center"/>
              <w:rPr>
                <w:lang w:val="en-IN"/>
              </w:rPr>
            </w:pPr>
            <w:r w:rsidRPr="007269AB">
              <w:rPr>
                <w:b/>
                <w:bCs/>
                <w:spacing w:val="-1"/>
                <w:sz w:val="22"/>
                <w:szCs w:val="22"/>
                <w:lang w:val="en-IN"/>
              </w:rPr>
              <w:t>DMF</w:t>
            </w:r>
            <w:r w:rsidRPr="007269AB">
              <w:rPr>
                <w:b/>
                <w:bCs/>
                <w:spacing w:val="-12"/>
                <w:sz w:val="22"/>
                <w:szCs w:val="22"/>
                <w:lang w:val="en-IN"/>
              </w:rPr>
              <w:t xml:space="preserve"> </w:t>
            </w:r>
            <w:r w:rsidRPr="007269AB">
              <w:rPr>
                <w:b/>
                <w:bCs/>
                <w:spacing w:val="-1"/>
                <w:sz w:val="22"/>
                <w:szCs w:val="22"/>
                <w:lang w:val="en-IN"/>
              </w:rPr>
              <w:t>Holder</w:t>
            </w:r>
          </w:p>
        </w:tc>
      </w:tr>
      <w:tr w:rsidR="00672E3E" w:rsidRPr="007269AB" w14:paraId="298AB90E" w14:textId="77777777" w:rsidTr="00AF33F6">
        <w:trPr>
          <w:trHeight w:hRule="exact" w:val="1425"/>
        </w:trPr>
        <w:tc>
          <w:tcPr>
            <w:tcW w:w="649" w:type="pct"/>
            <w:shd w:val="clear" w:color="auto" w:fill="FDEAD9"/>
            <w:vAlign w:val="center"/>
          </w:tcPr>
          <w:p w14:paraId="4D939045" w14:textId="7CADFB8B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lang w:val="en-IN"/>
              </w:rPr>
            </w:pPr>
            <w:r>
              <w:rPr>
                <w:b/>
                <w:bCs/>
                <w:sz w:val="22"/>
                <w:szCs w:val="22"/>
                <w:lang w:val="en-IN"/>
              </w:rPr>
              <w:t>V</w:t>
            </w:r>
            <w:r w:rsidRPr="001A512B">
              <w:rPr>
                <w:b/>
                <w:bCs/>
                <w:sz w:val="22"/>
                <w:szCs w:val="22"/>
                <w:lang w:val="en-IN"/>
              </w:rPr>
              <w:t>ial</w:t>
            </w:r>
          </w:p>
        </w:tc>
        <w:tc>
          <w:tcPr>
            <w:tcW w:w="810" w:type="pct"/>
            <w:vAlign w:val="center"/>
          </w:tcPr>
          <w:p w14:paraId="0FF20F1F" w14:textId="77777777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jc w:val="center"/>
              <w:rPr>
                <w:spacing w:val="-1"/>
                <w:sz w:val="22"/>
                <w:szCs w:val="22"/>
                <w:highlight w:val="yellow"/>
                <w:lang w:val="en-IN"/>
              </w:rPr>
            </w:pPr>
          </w:p>
        </w:tc>
        <w:tc>
          <w:tcPr>
            <w:tcW w:w="1388" w:type="pct"/>
            <w:vAlign w:val="center"/>
          </w:tcPr>
          <w:p w14:paraId="62FF1C7B" w14:textId="68AFA6CD" w:rsidR="00672E3E" w:rsidRPr="001A512B" w:rsidRDefault="00AB5923" w:rsidP="00AB5923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rPr>
                <w:highlight w:val="yellow"/>
                <w:lang w:val="en-IN"/>
              </w:rPr>
            </w:pPr>
            <w:r>
              <w:rPr>
                <w:spacing w:val="-1"/>
                <w:sz w:val="22"/>
                <w:szCs w:val="22"/>
                <w:highlight w:val="yellow"/>
                <w:lang w:val="en-IN"/>
              </w:rPr>
              <w:t xml:space="preserve">           </w:t>
            </w:r>
            <w:r w:rsidR="00672E3E"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DMF</w:t>
            </w:r>
            <w:r w:rsidR="00672E3E" w:rsidRPr="001A512B">
              <w:rPr>
                <w:spacing w:val="-7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672E3E" w:rsidRPr="001A512B">
              <w:rPr>
                <w:sz w:val="22"/>
                <w:szCs w:val="22"/>
                <w:highlight w:val="yellow"/>
                <w:lang w:val="en-IN"/>
              </w:rPr>
              <w:t>#</w:t>
            </w:r>
            <w:r w:rsidR="00672E3E" w:rsidRPr="001A512B">
              <w:rPr>
                <w:spacing w:val="-6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672E3E"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XXXX</w:t>
            </w:r>
          </w:p>
        </w:tc>
        <w:tc>
          <w:tcPr>
            <w:tcW w:w="1503" w:type="pct"/>
            <w:vAlign w:val="center"/>
          </w:tcPr>
          <w:p w14:paraId="147118F4" w14:textId="7D6244C4" w:rsidR="00672E3E" w:rsidRPr="00D10520" w:rsidRDefault="00672E3E" w:rsidP="00AF33F6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51"/>
              <w:jc w:val="center"/>
              <w:rPr>
                <w:highlight w:val="green"/>
                <w:lang w:val="en-IN"/>
              </w:rPr>
            </w:pPr>
            <w:r w:rsidRPr="001A512B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&amp; </w:t>
            </w:r>
            <w:r w:rsidRPr="001A512B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  <w:tc>
          <w:tcPr>
            <w:tcW w:w="650" w:type="pct"/>
            <w:vAlign w:val="center"/>
          </w:tcPr>
          <w:p w14:paraId="3F4DDFAD" w14:textId="289AC204" w:rsidR="00672E3E" w:rsidRPr="00D10520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4"/>
              <w:jc w:val="center"/>
              <w:rPr>
                <w:highlight w:val="green"/>
                <w:lang w:val="en-IN"/>
              </w:rPr>
            </w:pPr>
            <w:r w:rsidRPr="001A512B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 w:rsidR="00AF33F6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&amp;</w:t>
            </w:r>
            <w:r w:rsidR="00AF33F6" w:rsidRPr="001A512B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</w:tr>
      <w:tr w:rsidR="00672E3E" w:rsidRPr="007269AB" w14:paraId="5B415D26" w14:textId="77777777" w:rsidTr="00AF33F6">
        <w:trPr>
          <w:trHeight w:hRule="exact" w:val="1021"/>
        </w:trPr>
        <w:tc>
          <w:tcPr>
            <w:tcW w:w="649" w:type="pct"/>
            <w:shd w:val="clear" w:color="auto" w:fill="FDEAD9"/>
            <w:vAlign w:val="center"/>
          </w:tcPr>
          <w:p w14:paraId="02AF3CCD" w14:textId="39980F8A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101"/>
              <w:jc w:val="center"/>
              <w:rPr>
                <w:lang w:val="en-IN"/>
              </w:rPr>
            </w:pPr>
            <w:r w:rsidRPr="001A512B">
              <w:rPr>
                <w:b/>
                <w:bCs/>
                <w:spacing w:val="-1"/>
                <w:sz w:val="22"/>
                <w:szCs w:val="22"/>
                <w:lang w:val="en-IN"/>
              </w:rPr>
              <w:t>Stopper</w:t>
            </w:r>
          </w:p>
        </w:tc>
        <w:tc>
          <w:tcPr>
            <w:tcW w:w="810" w:type="pct"/>
            <w:vAlign w:val="center"/>
          </w:tcPr>
          <w:p w14:paraId="6FE5F4F9" w14:textId="77777777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287"/>
              <w:jc w:val="center"/>
              <w:rPr>
                <w:spacing w:val="-1"/>
                <w:sz w:val="22"/>
                <w:szCs w:val="22"/>
                <w:highlight w:val="yellow"/>
                <w:lang w:val="en-IN"/>
              </w:rPr>
            </w:pPr>
          </w:p>
        </w:tc>
        <w:tc>
          <w:tcPr>
            <w:tcW w:w="1388" w:type="pct"/>
            <w:vAlign w:val="center"/>
          </w:tcPr>
          <w:p w14:paraId="497046B4" w14:textId="543AD40E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287"/>
              <w:jc w:val="center"/>
              <w:rPr>
                <w:highlight w:val="yellow"/>
                <w:lang w:val="en-IN"/>
              </w:rPr>
            </w:pPr>
            <w:r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DMF</w:t>
            </w:r>
            <w:r w:rsidRPr="001A512B">
              <w:rPr>
                <w:spacing w:val="-6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1A512B">
              <w:rPr>
                <w:sz w:val="22"/>
                <w:szCs w:val="22"/>
                <w:highlight w:val="yellow"/>
                <w:lang w:val="en-IN"/>
              </w:rPr>
              <w:t>#</w:t>
            </w:r>
            <w:r w:rsidRPr="001A512B">
              <w:rPr>
                <w:spacing w:val="22"/>
                <w:w w:val="99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XXXX</w:t>
            </w:r>
          </w:p>
        </w:tc>
        <w:tc>
          <w:tcPr>
            <w:tcW w:w="1503" w:type="pct"/>
            <w:vAlign w:val="center"/>
          </w:tcPr>
          <w:p w14:paraId="275875C1" w14:textId="7FE4B848" w:rsidR="00672E3E" w:rsidRPr="00D10520" w:rsidRDefault="00672E3E" w:rsidP="00AF33F6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51"/>
              <w:jc w:val="center"/>
              <w:rPr>
                <w:highlight w:val="green"/>
                <w:lang w:val="en-IN"/>
              </w:rPr>
            </w:pP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&amp; </w:t>
            </w: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  <w:tc>
          <w:tcPr>
            <w:tcW w:w="650" w:type="pct"/>
            <w:vAlign w:val="center"/>
          </w:tcPr>
          <w:p w14:paraId="2F4DEB1C" w14:textId="62E67A9A" w:rsidR="00672E3E" w:rsidRPr="00D10520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4"/>
              <w:jc w:val="center"/>
              <w:rPr>
                <w:highlight w:val="green"/>
                <w:lang w:val="en-IN"/>
              </w:rPr>
            </w:pP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&amp; </w:t>
            </w: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</w:tr>
      <w:tr w:rsidR="00672E3E" w:rsidRPr="007269AB" w14:paraId="73A90D2E" w14:textId="77777777" w:rsidTr="00AF33F6">
        <w:trPr>
          <w:trHeight w:hRule="exact" w:val="1021"/>
        </w:trPr>
        <w:tc>
          <w:tcPr>
            <w:tcW w:w="649" w:type="pct"/>
            <w:shd w:val="clear" w:color="auto" w:fill="FDEAD9"/>
            <w:vAlign w:val="center"/>
          </w:tcPr>
          <w:p w14:paraId="1DE0B00A" w14:textId="55803D77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101"/>
              <w:jc w:val="center"/>
              <w:rPr>
                <w:b/>
                <w:bCs/>
                <w:spacing w:val="-1"/>
                <w:sz w:val="22"/>
                <w:szCs w:val="22"/>
                <w:lang w:val="en-IN"/>
              </w:rPr>
            </w:pPr>
            <w:r>
              <w:rPr>
                <w:b/>
                <w:bCs/>
                <w:spacing w:val="-1"/>
                <w:sz w:val="22"/>
                <w:szCs w:val="22"/>
                <w:lang w:val="en-IN"/>
              </w:rPr>
              <w:t>Seal</w:t>
            </w:r>
          </w:p>
        </w:tc>
        <w:tc>
          <w:tcPr>
            <w:tcW w:w="810" w:type="pct"/>
            <w:vAlign w:val="center"/>
          </w:tcPr>
          <w:p w14:paraId="215CA4CD" w14:textId="77777777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287"/>
              <w:jc w:val="center"/>
              <w:rPr>
                <w:spacing w:val="-1"/>
                <w:sz w:val="22"/>
                <w:szCs w:val="22"/>
                <w:highlight w:val="yellow"/>
                <w:lang w:val="en-IN"/>
              </w:rPr>
            </w:pPr>
          </w:p>
        </w:tc>
        <w:tc>
          <w:tcPr>
            <w:tcW w:w="1388" w:type="pct"/>
            <w:vAlign w:val="center"/>
          </w:tcPr>
          <w:p w14:paraId="361F4D10" w14:textId="63F3F721" w:rsidR="00672E3E" w:rsidRPr="001A512B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287"/>
              <w:jc w:val="center"/>
              <w:rPr>
                <w:spacing w:val="-1"/>
                <w:sz w:val="22"/>
                <w:szCs w:val="22"/>
                <w:highlight w:val="yellow"/>
                <w:lang w:val="en-IN"/>
              </w:rPr>
            </w:pPr>
            <w:r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DMF</w:t>
            </w:r>
            <w:r w:rsidRPr="001A512B">
              <w:rPr>
                <w:spacing w:val="-6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1A512B">
              <w:rPr>
                <w:sz w:val="22"/>
                <w:szCs w:val="22"/>
                <w:highlight w:val="yellow"/>
                <w:lang w:val="en-IN"/>
              </w:rPr>
              <w:t>#</w:t>
            </w:r>
            <w:r w:rsidRPr="001A512B">
              <w:rPr>
                <w:spacing w:val="22"/>
                <w:w w:val="99"/>
                <w:sz w:val="22"/>
                <w:szCs w:val="22"/>
                <w:highlight w:val="yellow"/>
                <w:lang w:val="en-IN"/>
              </w:rPr>
              <w:t xml:space="preserve"> </w:t>
            </w:r>
            <w:r w:rsidRPr="001A512B">
              <w:rPr>
                <w:spacing w:val="-1"/>
                <w:sz w:val="22"/>
                <w:szCs w:val="22"/>
                <w:highlight w:val="yellow"/>
                <w:lang w:val="en-IN"/>
              </w:rPr>
              <w:t>XXXX</w:t>
            </w:r>
          </w:p>
        </w:tc>
        <w:tc>
          <w:tcPr>
            <w:tcW w:w="1503" w:type="pct"/>
            <w:vAlign w:val="center"/>
          </w:tcPr>
          <w:p w14:paraId="69DC3727" w14:textId="0764298D" w:rsidR="00672E3E" w:rsidRPr="00E07214" w:rsidRDefault="00672E3E" w:rsidP="00AF33F6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51"/>
              <w:jc w:val="center"/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</w:pP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&amp; </w:t>
            </w: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  <w:tc>
          <w:tcPr>
            <w:tcW w:w="650" w:type="pct"/>
            <w:vAlign w:val="center"/>
          </w:tcPr>
          <w:p w14:paraId="403CB2ED" w14:textId="55CEEBDF" w:rsidR="00672E3E" w:rsidRPr="00E07214" w:rsidRDefault="00672E3E" w:rsidP="00672E3E">
            <w:pPr>
              <w:kinsoku w:val="0"/>
              <w:overflowPunct w:val="0"/>
              <w:autoSpaceDE w:val="0"/>
              <w:autoSpaceDN w:val="0"/>
              <w:adjustRightInd w:val="0"/>
              <w:spacing w:before="0"/>
              <w:ind w:right="-4"/>
              <w:jc w:val="center"/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</w:pP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Name</w:t>
            </w:r>
            <w:r w:rsidR="00AB5923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 xml:space="preserve"> &amp; </w:t>
            </w:r>
            <w:r w:rsidRPr="00E07214">
              <w:rPr>
                <w:b/>
                <w:bCs/>
                <w:spacing w:val="-1"/>
                <w:sz w:val="22"/>
                <w:szCs w:val="22"/>
                <w:highlight w:val="yellow"/>
                <w:lang w:val="en-IN"/>
              </w:rPr>
              <w:t>Address</w:t>
            </w:r>
          </w:p>
        </w:tc>
      </w:tr>
    </w:tbl>
    <w:p w14:paraId="03A45396" w14:textId="4A9A3844" w:rsidR="007269AB" w:rsidRPr="007269AB" w:rsidRDefault="007269AB" w:rsidP="007269AB">
      <w:pPr>
        <w:tabs>
          <w:tab w:val="left" w:pos="4320"/>
        </w:tabs>
      </w:pPr>
    </w:p>
    <w:sectPr w:rsidR="007269AB" w:rsidRPr="007269AB" w:rsidSect="00FF2594">
      <w:footnotePr>
        <w:pos w:val="beneathText"/>
      </w:footnotePr>
      <w:pgSz w:w="12240" w:h="15840" w:code="1"/>
      <w:pgMar w:top="1440" w:right="1041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0D14" w14:textId="77777777" w:rsidR="00C065FF" w:rsidRDefault="00C065FF">
      <w:r>
        <w:separator/>
      </w:r>
    </w:p>
  </w:endnote>
  <w:endnote w:type="continuationSeparator" w:id="0">
    <w:p w14:paraId="3E5E83FD" w14:textId="77777777" w:rsidR="00C065FF" w:rsidRDefault="00C0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16A7" w14:textId="77777777" w:rsidR="00EE09F1" w:rsidRDefault="00EE09F1">
    <w:pPr>
      <w:pStyle w:val="Footer"/>
    </w:pPr>
  </w:p>
  <w:p w14:paraId="3BD0D644" w14:textId="77777777" w:rsidR="00A01F12" w:rsidRDefault="00A01F12"/>
  <w:p w14:paraId="55B8C120" w14:textId="77777777" w:rsidR="00A01F12" w:rsidRDefault="00D11B9F">
    <w:r>
      <w:t>C</w:t>
    </w:r>
    <w:r w:rsidRPr="00B3386E">
      <w:t>onfidential</w:t>
    </w:r>
    <w:r>
      <w:t xml:space="preserve"> </w:t>
    </w:r>
    <w:r>
      <w:tab/>
    </w:r>
    <w:r>
      <w:fldChar w:fldCharType="begin"/>
    </w:r>
    <w:r>
      <w:instrText xml:space="preserve"> PAGE </w:instrText>
    </w:r>
    <w:r>
      <w:fldChar w:fldCharType="separate"/>
    </w:r>
    <w:r w:rsidR="0043676B">
      <w:rPr>
        <w:noProof/>
      </w:rPr>
      <w:t>10</w:t>
    </w:r>
    <w:r>
      <w:fldChar w:fldCharType="end"/>
    </w:r>
    <w:r>
      <w:t xml:space="preserve"> of </w:t>
    </w:r>
    <w:fldSimple w:instr=" NUMPAGES ">
      <w:r w:rsidR="0043676B">
        <w:rPr>
          <w:noProof/>
        </w:rPr>
        <w:t>12</w:t>
      </w:r>
    </w:fldSimple>
    <w:r w:rsidRPr="00665E79">
      <w:rPr>
        <w:cap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BAF9" w14:textId="12345D19" w:rsidR="00D11B9F" w:rsidRPr="00090153" w:rsidRDefault="00D11B9F" w:rsidP="00090153">
    <w:pPr>
      <w:pStyle w:val="Footer"/>
    </w:pPr>
    <w:bookmarkStart w:id="7" w:name="ISISiteFooterStd"/>
    <w:r>
      <w:t>C</w:t>
    </w:r>
    <w:r w:rsidRPr="00B3386E">
      <w:t>onfidential</w:t>
    </w:r>
    <w:r>
      <w:t xml:space="preserve"> </w:t>
    </w:r>
    <w:r w:rsidR="00CA2543">
      <w:t xml:space="preserve">                                                   </w:t>
    </w:r>
    <w:r w:rsidR="00580D90"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3676B">
      <w:rPr>
        <w:noProof/>
      </w:rPr>
      <w:t>10</w:t>
    </w:r>
    <w:r>
      <w:fldChar w:fldCharType="end"/>
    </w:r>
    <w:r>
      <w:t xml:space="preserve"> of </w:t>
    </w:r>
    <w:fldSimple w:instr=" NUMPAGES ">
      <w:r w:rsidR="0043676B">
        <w:rPr>
          <w:noProof/>
        </w:rPr>
        <w:t>12</w:t>
      </w:r>
    </w:fldSimple>
    <w:r w:rsidRPr="00665E79">
      <w:rPr>
        <w:caps/>
      </w:rPr>
      <w:tab/>
    </w:r>
    <w:bookmarkEnd w:id="7"/>
  </w:p>
  <w:p w14:paraId="4172ADD6" w14:textId="77777777" w:rsidR="00A01F12" w:rsidRDefault="00A01F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A66B" w14:textId="77777777" w:rsidR="00EE09F1" w:rsidRDefault="00EE09F1">
    <w:pPr>
      <w:pStyle w:val="Footer"/>
    </w:pPr>
  </w:p>
  <w:p w14:paraId="61DC4DDB" w14:textId="77777777" w:rsidR="00A01F12" w:rsidRDefault="00A01F1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1BB0D" w14:textId="41532D86" w:rsidR="00D11B9F" w:rsidRPr="00090153" w:rsidRDefault="00D11B9F" w:rsidP="009F41AE">
    <w:pPr>
      <w:pStyle w:val="Footer"/>
    </w:pPr>
    <w:r>
      <w:t>C</w:t>
    </w:r>
    <w:r w:rsidRPr="00B3386E">
      <w:t>onfidential</w:t>
    </w:r>
    <w:r>
      <w:t xml:space="preserve"> </w:t>
    </w:r>
    <w:r>
      <w:tab/>
    </w:r>
    <w:r w:rsidR="00580D90">
      <w:t xml:space="preserve">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43676B">
      <w:rPr>
        <w:noProof/>
      </w:rPr>
      <w:t>11</w:t>
    </w:r>
    <w:r>
      <w:fldChar w:fldCharType="end"/>
    </w:r>
    <w:r>
      <w:t xml:space="preserve"> of </w:t>
    </w:r>
    <w:fldSimple w:instr=" NUMPAGES ">
      <w:r w:rsidR="0043676B">
        <w:rPr>
          <w:noProof/>
        </w:rPr>
        <w:t>12</w:t>
      </w:r>
    </w:fldSimple>
    <w:r w:rsidRPr="00665E79">
      <w:rPr>
        <w:cap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812F" w14:textId="77777777" w:rsidR="00C065FF" w:rsidRDefault="00C065FF">
      <w:r>
        <w:separator/>
      </w:r>
    </w:p>
  </w:footnote>
  <w:footnote w:type="continuationSeparator" w:id="0">
    <w:p w14:paraId="60231AA2" w14:textId="77777777" w:rsidR="00C065FF" w:rsidRDefault="00C0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4111" w14:textId="77777777" w:rsidR="00EE09F1" w:rsidRDefault="00EE09F1">
    <w:pPr>
      <w:pStyle w:val="Header"/>
    </w:pPr>
  </w:p>
  <w:p w14:paraId="2C1E246F" w14:textId="77777777" w:rsidR="00A01F12" w:rsidRDefault="00A01F12"/>
  <w:p w14:paraId="1B688886" w14:textId="77777777" w:rsidR="00D11B9F" w:rsidRPr="0040390D" w:rsidRDefault="00D11B9F" w:rsidP="006D2C44">
    <w:pPr>
      <w:pStyle w:val="HeaderLandscape"/>
      <w:jc w:val="right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A8DDF85" wp14:editId="7D30A0A7">
          <wp:simplePos x="0" y="0"/>
          <wp:positionH relativeFrom="column">
            <wp:posOffset>9525</wp:posOffset>
          </wp:positionH>
          <wp:positionV relativeFrom="paragraph">
            <wp:posOffset>26035</wp:posOffset>
          </wp:positionV>
          <wp:extent cx="1192530" cy="429260"/>
          <wp:effectExtent l="0" t="0" r="7620" b="8890"/>
          <wp:wrapNone/>
          <wp:docPr id="815413268" name="Picture 815413268" descr="New NJ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 NJ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29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2101">
      <w:rPr>
        <w:noProof/>
      </w:rPr>
      <w:t xml:space="preserve"> </w:t>
    </w:r>
    <w:r w:rsidR="00EE09F1" w:rsidRPr="00E47F12">
      <w:rPr>
        <w:noProof/>
        <w:sz w:val="24"/>
        <w:szCs w:val="24"/>
      </w:rPr>
      <w:t>Isotretinoin Capsules, USP 10 mg, 20 mg, 25 mg, 30 mg, 35 mg and 40</w:t>
    </w:r>
    <w:r w:rsidR="00EE09F1" w:rsidRPr="00547CFF">
      <w:rPr>
        <w:noProof/>
        <w:sz w:val="24"/>
        <w:szCs w:val="24"/>
      </w:rPr>
      <w:t xml:space="preserve"> </w:t>
    </w:r>
    <w:r w:rsidR="00EE09F1">
      <w:rPr>
        <w:noProof/>
        <w:sz w:val="24"/>
        <w:szCs w:val="24"/>
      </w:rPr>
      <w:t>mg</w:t>
    </w:r>
    <w:r w:rsidRPr="0040390D">
      <w:rPr>
        <w:noProof/>
        <w:sz w:val="22"/>
        <w:szCs w:val="22"/>
      </w:rPr>
      <w:t xml:space="preserve"> </w:t>
    </w:r>
  </w:p>
  <w:p w14:paraId="144A3A20" w14:textId="77777777" w:rsidR="00D11B9F" w:rsidRPr="0040390D" w:rsidRDefault="00D11B9F" w:rsidP="006454C7">
    <w:pPr>
      <w:pStyle w:val="Header"/>
      <w:jc w:val="right"/>
      <w:rPr>
        <w:sz w:val="22"/>
        <w:szCs w:val="22"/>
      </w:rPr>
    </w:pPr>
    <w:r w:rsidRPr="0040390D">
      <w:rPr>
        <w:sz w:val="22"/>
        <w:szCs w:val="22"/>
      </w:rPr>
      <w:t xml:space="preserve"> 3.2.P.7 Container Closure System </w:t>
    </w:r>
  </w:p>
  <w:p w14:paraId="7EA48F00" w14:textId="77777777" w:rsidR="00A01F12" w:rsidRDefault="00D11B9F">
    <w:r>
      <w:rPr>
        <w:sz w:val="22"/>
        <w:szCs w:val="22"/>
      </w:rPr>
      <w:t>______</w:t>
    </w:r>
    <w:r w:rsidRPr="003A40BE">
      <w:rPr>
        <w:sz w:val="22"/>
        <w:szCs w:val="22"/>
      </w:rPr>
      <w:t>___________________________________________________________</w:t>
    </w:r>
    <w:r>
      <w:rPr>
        <w:sz w:val="22"/>
        <w:szCs w:val="22"/>
      </w:rPr>
      <w:t>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EE7BE" w14:textId="68A50E4D" w:rsidR="00D11B9F" w:rsidRPr="0040390D" w:rsidRDefault="00AA3C9E" w:rsidP="00AA3C9E">
    <w:pPr>
      <w:pStyle w:val="HeaderLandscape"/>
      <w:tabs>
        <w:tab w:val="clear" w:pos="6480"/>
        <w:tab w:val="center" w:pos="8931"/>
      </w:tabs>
      <w:jc w:val="right"/>
      <w:rPr>
        <w:sz w:val="22"/>
        <w:szCs w:val="22"/>
      </w:rPr>
    </w:pPr>
    <w:bookmarkStart w:id="6" w:name="ISISiteHeaderForm"/>
    <w:r w:rsidRPr="00F34349">
      <w:rPr>
        <w:noProof/>
        <w:highlight w:val="yellow"/>
      </w:rPr>
      <w:t>Company Logo</w:t>
    </w:r>
    <w:r w:rsidRPr="00F34349">
      <w:rPr>
        <w:noProof/>
      </w:rPr>
      <w:tab/>
    </w:r>
    <w:r w:rsidR="009742A2" w:rsidRPr="00F34349">
      <w:rPr>
        <w:noProof/>
        <w:highlight w:val="yellow"/>
      </w:rPr>
      <w:t>Product name</w:t>
    </w:r>
  </w:p>
  <w:p w14:paraId="78DD177F" w14:textId="7AC27607" w:rsidR="00D11B9F" w:rsidRPr="0040390D" w:rsidRDefault="00D11B9F" w:rsidP="006454C7">
    <w:pPr>
      <w:pStyle w:val="Header"/>
      <w:jc w:val="right"/>
      <w:rPr>
        <w:sz w:val="22"/>
        <w:szCs w:val="22"/>
      </w:rPr>
    </w:pPr>
    <w:r w:rsidRPr="0040390D">
      <w:rPr>
        <w:sz w:val="22"/>
        <w:szCs w:val="22"/>
      </w:rPr>
      <w:t xml:space="preserve"> 3.2.P.7 Container Closure System</w:t>
    </w:r>
  </w:p>
  <w:bookmarkEnd w:id="6"/>
  <w:p w14:paraId="7E458085" w14:textId="77777777" w:rsidR="00D11B9F" w:rsidRDefault="00D11B9F" w:rsidP="00AA3C9E">
    <w:pPr>
      <w:pStyle w:val="Header"/>
      <w:pBdr>
        <w:bottom w:val="single" w:sz="4" w:space="1" w:color="auto"/>
      </w:pBdr>
      <w:jc w:val="right"/>
      <w:rPr>
        <w:sz w:val="14"/>
        <w:szCs w:val="14"/>
      </w:rPr>
    </w:pPr>
  </w:p>
  <w:p w14:paraId="05CE14C2" w14:textId="77777777" w:rsidR="00AA3C9E" w:rsidRPr="00AA3C9E" w:rsidRDefault="00AA3C9E" w:rsidP="006454C7">
    <w:pPr>
      <w:pStyle w:val="Header"/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ABA6" w14:textId="77777777" w:rsidR="00EE09F1" w:rsidRDefault="00EE09F1">
    <w:pPr>
      <w:pStyle w:val="Header"/>
    </w:pPr>
  </w:p>
  <w:p w14:paraId="06A1D1F4" w14:textId="77777777" w:rsidR="00A01F12" w:rsidRDefault="00A01F1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D7F7" w14:textId="3173EDC7" w:rsidR="007D5E0F" w:rsidRPr="0040390D" w:rsidRDefault="008453D1" w:rsidP="008453D1">
    <w:pPr>
      <w:pStyle w:val="HeaderLandscape"/>
      <w:ind w:left="284"/>
      <w:jc w:val="right"/>
      <w:rPr>
        <w:sz w:val="22"/>
        <w:szCs w:val="22"/>
      </w:rPr>
    </w:pPr>
    <w:r>
      <w:rPr>
        <w:noProof/>
        <w:highlight w:val="yellow"/>
      </w:rPr>
      <w:t>Company Logo</w:t>
    </w:r>
    <w:r w:rsidRPr="008453D1">
      <w:rPr>
        <w:noProof/>
      </w:rPr>
      <w:tab/>
    </w:r>
    <w:r w:rsidRPr="008453D1">
      <w:rPr>
        <w:noProof/>
      </w:rPr>
      <w:tab/>
    </w:r>
    <w:r w:rsidR="007D5E0F" w:rsidRPr="009742A2">
      <w:rPr>
        <w:noProof/>
        <w:highlight w:val="yellow"/>
      </w:rPr>
      <w:t>Product name</w:t>
    </w:r>
  </w:p>
  <w:p w14:paraId="6A8184E9" w14:textId="5E467ECB" w:rsidR="00CD4B15" w:rsidRDefault="00CD4B15" w:rsidP="008453D1">
    <w:pPr>
      <w:pStyle w:val="Header"/>
      <w:jc w:val="right"/>
      <w:rPr>
        <w:sz w:val="22"/>
        <w:szCs w:val="22"/>
      </w:rPr>
    </w:pPr>
    <w:r w:rsidRPr="0040390D">
      <w:rPr>
        <w:sz w:val="22"/>
        <w:szCs w:val="22"/>
      </w:rPr>
      <w:t xml:space="preserve"> 3.2.P.7 Container Closure System</w:t>
    </w:r>
  </w:p>
  <w:p w14:paraId="60189D4D" w14:textId="77777777" w:rsidR="008453D1" w:rsidRPr="008453D1" w:rsidRDefault="008453D1" w:rsidP="008453D1">
    <w:pPr>
      <w:pStyle w:val="Header"/>
      <w:pBdr>
        <w:bottom w:val="single" w:sz="4" w:space="1" w:color="auto"/>
      </w:pBdr>
      <w:jc w:val="right"/>
      <w:rPr>
        <w:sz w:val="14"/>
        <w:szCs w:val="14"/>
      </w:rPr>
    </w:pPr>
  </w:p>
  <w:p w14:paraId="5144CFC8" w14:textId="77777777" w:rsidR="008453D1" w:rsidRPr="008453D1" w:rsidRDefault="008453D1" w:rsidP="006454C7">
    <w:pPr>
      <w:pStyle w:val="Header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B86"/>
    <w:multiLevelType w:val="hybridMultilevel"/>
    <w:tmpl w:val="753602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821A7"/>
    <w:multiLevelType w:val="multilevel"/>
    <w:tmpl w:val="04090023"/>
    <w:name w:val="WWtf2"/>
    <w:lvl w:ilvl="0">
      <w:start w:val="1"/>
      <w:numFmt w:val="upperRoman"/>
      <w:lvlText w:val="Article %1."/>
      <w:lvlJc w:val="left"/>
      <w:pPr>
        <w:tabs>
          <w:tab w:val="num" w:pos="1530"/>
        </w:tabs>
        <w:ind w:left="9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530"/>
        </w:tabs>
        <w:ind w:left="90" w:firstLine="0"/>
      </w:pPr>
    </w:lvl>
    <w:lvl w:ilvl="2">
      <w:start w:val="1"/>
      <w:numFmt w:val="lowerLetter"/>
      <w:lvlText w:val="(%3)"/>
      <w:lvlJc w:val="left"/>
      <w:pPr>
        <w:tabs>
          <w:tab w:val="num" w:pos="810"/>
        </w:tabs>
        <w:ind w:left="810" w:hanging="432"/>
      </w:pPr>
    </w:lvl>
    <w:lvl w:ilvl="3">
      <w:start w:val="1"/>
      <w:numFmt w:val="lowerRoman"/>
      <w:lvlText w:val="(%4)"/>
      <w:lvlJc w:val="right"/>
      <w:pPr>
        <w:tabs>
          <w:tab w:val="num" w:pos="954"/>
        </w:tabs>
        <w:ind w:left="954" w:hanging="144"/>
      </w:pPr>
    </w:lvl>
    <w:lvl w:ilvl="4">
      <w:start w:val="1"/>
      <w:numFmt w:val="decimal"/>
      <w:lvlText w:val="%5)"/>
      <w:lvlJc w:val="left"/>
      <w:pPr>
        <w:tabs>
          <w:tab w:val="num" w:pos="1098"/>
        </w:tabs>
        <w:ind w:left="1098" w:hanging="432"/>
      </w:pPr>
    </w:lvl>
    <w:lvl w:ilvl="5">
      <w:start w:val="1"/>
      <w:numFmt w:val="lowerLetter"/>
      <w:lvlText w:val="%6)"/>
      <w:lvlJc w:val="left"/>
      <w:pPr>
        <w:tabs>
          <w:tab w:val="num" w:pos="1242"/>
        </w:tabs>
        <w:ind w:left="1242" w:hanging="432"/>
      </w:pPr>
    </w:lvl>
    <w:lvl w:ilvl="6">
      <w:start w:val="1"/>
      <w:numFmt w:val="lowerRoman"/>
      <w:lvlText w:val="%7)"/>
      <w:lvlJc w:val="right"/>
      <w:pPr>
        <w:tabs>
          <w:tab w:val="num" w:pos="1386"/>
        </w:tabs>
        <w:ind w:left="1386" w:hanging="288"/>
      </w:pPr>
    </w:lvl>
    <w:lvl w:ilvl="7">
      <w:start w:val="1"/>
      <w:numFmt w:val="lowerLetter"/>
      <w:lvlText w:val="%8."/>
      <w:lvlJc w:val="left"/>
      <w:pPr>
        <w:tabs>
          <w:tab w:val="num" w:pos="1530"/>
        </w:tabs>
        <w:ind w:left="1530" w:hanging="432"/>
      </w:pPr>
    </w:lvl>
    <w:lvl w:ilvl="8">
      <w:start w:val="1"/>
      <w:numFmt w:val="lowerRoman"/>
      <w:lvlText w:val="%9."/>
      <w:lvlJc w:val="right"/>
      <w:pPr>
        <w:tabs>
          <w:tab w:val="num" w:pos="1674"/>
        </w:tabs>
        <w:ind w:left="1674" w:hanging="144"/>
      </w:pPr>
    </w:lvl>
  </w:abstractNum>
  <w:abstractNum w:abstractNumId="2" w15:restartNumberingAfterBreak="0">
    <w:nsid w:val="07BE37ED"/>
    <w:multiLevelType w:val="singleLevel"/>
    <w:tmpl w:val="7D14E150"/>
    <w:name w:val="WWre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abstractNum w:abstractNumId="3" w15:restartNumberingAfterBreak="0">
    <w:nsid w:val="0A4777E1"/>
    <w:multiLevelType w:val="singleLevel"/>
    <w:tmpl w:val="EC8C61DE"/>
    <w:name w:val="MyH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0AC26666"/>
    <w:multiLevelType w:val="singleLevel"/>
    <w:tmpl w:val="4C1AFE78"/>
    <w:name w:val="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5" w15:restartNumberingAfterBreak="0">
    <w:nsid w:val="0C9A1F5F"/>
    <w:multiLevelType w:val="singleLevel"/>
    <w:tmpl w:val="1BC26114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108162F"/>
    <w:multiLevelType w:val="singleLevel"/>
    <w:tmpl w:val="1C0EBF70"/>
    <w:name w:val="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19423EDD"/>
    <w:multiLevelType w:val="singleLevel"/>
    <w:tmpl w:val="1CF689DC"/>
    <w:name w:val="wwlb3"/>
    <w:styleLink w:val="1ai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1B6227A0"/>
    <w:multiLevelType w:val="singleLevel"/>
    <w:tmpl w:val="668EE214"/>
    <w:name w:val="Ww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C220985"/>
    <w:multiLevelType w:val="singleLevel"/>
    <w:tmpl w:val="6CEAA9B2"/>
    <w:name w:val="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1D0D31C3"/>
    <w:multiLevelType w:val="singleLevel"/>
    <w:tmpl w:val="5CA8EC80"/>
    <w:name w:val="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209D654F"/>
    <w:multiLevelType w:val="singleLevel"/>
    <w:tmpl w:val="AFB2E826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2C671AB3"/>
    <w:multiLevelType w:val="singleLevel"/>
    <w:tmpl w:val="32E6EB86"/>
    <w:name w:val="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3" w15:restartNumberingAfterBreak="0">
    <w:nsid w:val="2DD1679B"/>
    <w:multiLevelType w:val="singleLevel"/>
    <w:tmpl w:val="BFA83E1C"/>
    <w:name w:val="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2ED615EF"/>
    <w:multiLevelType w:val="singleLevel"/>
    <w:tmpl w:val="49965948"/>
    <w:name w:val="WWat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5" w15:restartNumberingAfterBreak="0">
    <w:nsid w:val="30D4785A"/>
    <w:multiLevelType w:val="singleLevel"/>
    <w:tmpl w:val="35EACB82"/>
    <w:name w:val="Myll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</w:rPr>
    </w:lvl>
  </w:abstractNum>
  <w:abstractNum w:abstractNumId="16" w15:restartNumberingAfterBreak="0">
    <w:nsid w:val="425A3A67"/>
    <w:multiLevelType w:val="singleLevel"/>
    <w:tmpl w:val="293C48A8"/>
    <w:name w:val="WWln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44D0260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8" w15:restartNumberingAfterBreak="0">
    <w:nsid w:val="45FB7F07"/>
    <w:multiLevelType w:val="singleLevel"/>
    <w:tmpl w:val="30DCB354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46573EFE"/>
    <w:multiLevelType w:val="singleLevel"/>
    <w:tmpl w:val="68A04B30"/>
    <w:name w:val="Mylh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0" w15:restartNumberingAfterBreak="0">
    <w:nsid w:val="46ED2823"/>
    <w:multiLevelType w:val="singleLevel"/>
    <w:tmpl w:val="ABB01566"/>
    <w:name w:val="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4BB65441"/>
    <w:multiLevelType w:val="singleLevel"/>
    <w:tmpl w:val="02F0FB58"/>
    <w:name w:val="My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2" w15:restartNumberingAfterBreak="0">
    <w:nsid w:val="4CA52C28"/>
    <w:multiLevelType w:val="singleLevel"/>
    <w:tmpl w:val="FE6E516A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32"/>
        <w:u w:val="none"/>
        <w:vertAlign w:val="baseline"/>
      </w:rPr>
    </w:lvl>
  </w:abstractNum>
  <w:abstractNum w:abstractNumId="23" w15:restartNumberingAfterBreak="0">
    <w:nsid w:val="501738A7"/>
    <w:multiLevelType w:val="hybridMultilevel"/>
    <w:tmpl w:val="394EAC9A"/>
    <w:name w:val="MyH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A60E5"/>
    <w:multiLevelType w:val="singleLevel"/>
    <w:tmpl w:val="1832B15E"/>
    <w:name w:val="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5" w15:restartNumberingAfterBreak="0">
    <w:nsid w:val="53232157"/>
    <w:multiLevelType w:val="singleLevel"/>
    <w:tmpl w:val="E704328C"/>
    <w:name w:val="WWtf"/>
    <w:lvl w:ilvl="0">
      <w:start w:val="1"/>
      <w:numFmt w:val="decimal"/>
      <w:lvlRestart w:val="0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18"/>
        <w:u w:val="none"/>
        <w:vertAlign w:val="superscript"/>
      </w:rPr>
    </w:lvl>
  </w:abstractNum>
  <w:abstractNum w:abstractNumId="26" w15:restartNumberingAfterBreak="0">
    <w:nsid w:val="53F94666"/>
    <w:multiLevelType w:val="hybridMultilevel"/>
    <w:tmpl w:val="CFB636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D38A0"/>
    <w:multiLevelType w:val="singleLevel"/>
    <w:tmpl w:val="BF70B7EA"/>
    <w:name w:val="Wwll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5ED734D5"/>
    <w:multiLevelType w:val="multilevel"/>
    <w:tmpl w:val="04090023"/>
    <w:name w:val="Wwll2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F614ADA"/>
    <w:multiLevelType w:val="multilevel"/>
    <w:tmpl w:val="520C1648"/>
    <w:name w:val="Myre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0" w15:restartNumberingAfterBreak="0">
    <w:nsid w:val="61C16C76"/>
    <w:multiLevelType w:val="singleLevel"/>
    <w:tmpl w:val="86D4D904"/>
    <w:name w:val="WWH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2B63A25"/>
    <w:multiLevelType w:val="multilevel"/>
    <w:tmpl w:val="476A3E74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680"/>
        </w:tabs>
        <w:ind w:left="1680" w:hanging="168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920"/>
        </w:tabs>
        <w:ind w:left="1920" w:hanging="192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400"/>
        </w:tabs>
        <w:ind w:left="2400" w:hanging="240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2" w15:restartNumberingAfterBreak="0">
    <w:nsid w:val="686D6D1F"/>
    <w:multiLevelType w:val="singleLevel"/>
    <w:tmpl w:val="5218B392"/>
    <w:name w:val="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33" w15:restartNumberingAfterBreak="0">
    <w:nsid w:val="6B514F8E"/>
    <w:multiLevelType w:val="singleLevel"/>
    <w:tmpl w:val="FAA63BC4"/>
    <w:name w:val="WWln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4" w15:restartNumberingAfterBreak="0">
    <w:nsid w:val="723773B9"/>
    <w:multiLevelType w:val="singleLevel"/>
    <w:tmpl w:val="87A67232"/>
    <w:name w:val="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5" w15:restartNumberingAfterBreak="0">
    <w:nsid w:val="7FCD3C0E"/>
    <w:multiLevelType w:val="singleLevel"/>
    <w:tmpl w:val="209084C4"/>
    <w:name w:val="WWtfl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num w:numId="1" w16cid:durableId="1460536885">
    <w:abstractNumId w:val="17"/>
  </w:num>
  <w:num w:numId="2" w16cid:durableId="1677027546">
    <w:abstractNumId w:val="7"/>
  </w:num>
  <w:num w:numId="3" w16cid:durableId="159782321">
    <w:abstractNumId w:val="28"/>
  </w:num>
  <w:num w:numId="4" w16cid:durableId="1046612152">
    <w:abstractNumId w:val="5"/>
  </w:num>
  <w:num w:numId="5" w16cid:durableId="893781447">
    <w:abstractNumId w:val="26"/>
  </w:num>
  <w:num w:numId="6" w16cid:durableId="1588612107">
    <w:abstractNumId w:val="0"/>
  </w:num>
  <w:num w:numId="7" w16cid:durableId="285551870">
    <w:abstractNumId w:val="22"/>
  </w:num>
  <w:num w:numId="8" w16cid:durableId="395474012">
    <w:abstractNumId w:val="18"/>
  </w:num>
  <w:num w:numId="9" w16cid:durableId="204100134">
    <w:abstractNumId w:val="11"/>
  </w:num>
  <w:num w:numId="10" w16cid:durableId="881480800">
    <w:abstractNumId w:val="4"/>
  </w:num>
  <w:num w:numId="11" w16cid:durableId="1390306228">
    <w:abstractNumId w:val="24"/>
  </w:num>
  <w:num w:numId="12" w16cid:durableId="176234042">
    <w:abstractNumId w:val="10"/>
  </w:num>
  <w:num w:numId="13" w16cid:durableId="1354258820">
    <w:abstractNumId w:val="9"/>
  </w:num>
  <w:num w:numId="14" w16cid:durableId="448625891">
    <w:abstractNumId w:val="13"/>
  </w:num>
  <w:num w:numId="15" w16cid:durableId="232474108">
    <w:abstractNumId w:val="34"/>
  </w:num>
  <w:num w:numId="16" w16cid:durableId="1547252976">
    <w:abstractNumId w:val="6"/>
  </w:num>
  <w:num w:numId="17" w16cid:durableId="1349022312">
    <w:abstractNumId w:val="20"/>
  </w:num>
  <w:num w:numId="18" w16cid:durableId="1937514763">
    <w:abstractNumId w:val="12"/>
  </w:num>
  <w:num w:numId="19" w16cid:durableId="1129469997">
    <w:abstractNumId w:val="32"/>
  </w:num>
  <w:num w:numId="20" w16cid:durableId="1753239601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linkStyles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1"/>
    <w:docVar w:name="CaptionSeparator" w:val="1"/>
    <w:docVar w:name="CaptionStyle" w:val="0"/>
    <w:docVar w:name="CitationStyle" w:val="3"/>
    <w:docVar w:name="ContentTemplate" w:val="0"/>
    <w:docVar w:name="ContentTemplateDate" w:val="11/4/2022 12:00:00 AM"/>
    <w:docVar w:name="CurrentVersion" w:val="3.1"/>
    <w:docVar w:name="DateFormat" w:val="dd mmmm yyyy"/>
    <w:docVar w:name="DefaultTableFont" w:val="Times New Roman"/>
    <w:docVar w:name="FieldList" w:val="DocumentType;Document Type|Sponsor|Product|FinalDate;Final Date+D|"/>
    <w:docVar w:name="FigureCaptionAbove" w:val="0"/>
    <w:docVar w:name="HeaderType" w:val="0"/>
    <w:docVar w:name="HeadingLevels" w:val="4"/>
    <w:docVar w:name="IsCustomized" w:val="NO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260509"/>
    <w:rsid w:val="00000E2F"/>
    <w:rsid w:val="000020A7"/>
    <w:rsid w:val="00002D9E"/>
    <w:rsid w:val="00003BA6"/>
    <w:rsid w:val="0000416C"/>
    <w:rsid w:val="000046D3"/>
    <w:rsid w:val="00004EF5"/>
    <w:rsid w:val="00005FE2"/>
    <w:rsid w:val="0000670F"/>
    <w:rsid w:val="00007C7C"/>
    <w:rsid w:val="00007DDF"/>
    <w:rsid w:val="000104D1"/>
    <w:rsid w:val="00010F8F"/>
    <w:rsid w:val="00010FDD"/>
    <w:rsid w:val="00011ECE"/>
    <w:rsid w:val="00012D65"/>
    <w:rsid w:val="00013349"/>
    <w:rsid w:val="0001399F"/>
    <w:rsid w:val="00014110"/>
    <w:rsid w:val="0001601D"/>
    <w:rsid w:val="0001605D"/>
    <w:rsid w:val="000172BE"/>
    <w:rsid w:val="000174C4"/>
    <w:rsid w:val="00017B94"/>
    <w:rsid w:val="00017FDD"/>
    <w:rsid w:val="00020361"/>
    <w:rsid w:val="000205C0"/>
    <w:rsid w:val="000213A7"/>
    <w:rsid w:val="0002197E"/>
    <w:rsid w:val="000231BF"/>
    <w:rsid w:val="00024C26"/>
    <w:rsid w:val="00024DBA"/>
    <w:rsid w:val="00025F7D"/>
    <w:rsid w:val="000260AC"/>
    <w:rsid w:val="00027353"/>
    <w:rsid w:val="000307C1"/>
    <w:rsid w:val="00032DF1"/>
    <w:rsid w:val="000331E2"/>
    <w:rsid w:val="00034753"/>
    <w:rsid w:val="000349F1"/>
    <w:rsid w:val="00035E15"/>
    <w:rsid w:val="00036238"/>
    <w:rsid w:val="00037BB6"/>
    <w:rsid w:val="000404A6"/>
    <w:rsid w:val="00040E84"/>
    <w:rsid w:val="00041A2F"/>
    <w:rsid w:val="0004200A"/>
    <w:rsid w:val="0004338A"/>
    <w:rsid w:val="000436E7"/>
    <w:rsid w:val="0004423F"/>
    <w:rsid w:val="00045B50"/>
    <w:rsid w:val="00045E15"/>
    <w:rsid w:val="0004610D"/>
    <w:rsid w:val="00047741"/>
    <w:rsid w:val="00047EDC"/>
    <w:rsid w:val="00050340"/>
    <w:rsid w:val="0005272C"/>
    <w:rsid w:val="00054F9E"/>
    <w:rsid w:val="00055E40"/>
    <w:rsid w:val="00055E89"/>
    <w:rsid w:val="00056029"/>
    <w:rsid w:val="00060249"/>
    <w:rsid w:val="000605DE"/>
    <w:rsid w:val="00060ECC"/>
    <w:rsid w:val="00061545"/>
    <w:rsid w:val="000629AE"/>
    <w:rsid w:val="000630B4"/>
    <w:rsid w:val="00063EB4"/>
    <w:rsid w:val="00065680"/>
    <w:rsid w:val="00065952"/>
    <w:rsid w:val="000665C0"/>
    <w:rsid w:val="00067E10"/>
    <w:rsid w:val="000706EB"/>
    <w:rsid w:val="00071320"/>
    <w:rsid w:val="00071584"/>
    <w:rsid w:val="00072B7B"/>
    <w:rsid w:val="00073450"/>
    <w:rsid w:val="00073462"/>
    <w:rsid w:val="000734B1"/>
    <w:rsid w:val="000747E0"/>
    <w:rsid w:val="000747EF"/>
    <w:rsid w:val="00074BFA"/>
    <w:rsid w:val="0007571E"/>
    <w:rsid w:val="00077257"/>
    <w:rsid w:val="0007750A"/>
    <w:rsid w:val="0007782D"/>
    <w:rsid w:val="00077985"/>
    <w:rsid w:val="00077EE4"/>
    <w:rsid w:val="00080DDA"/>
    <w:rsid w:val="000812D6"/>
    <w:rsid w:val="0008213F"/>
    <w:rsid w:val="000821B0"/>
    <w:rsid w:val="0008250E"/>
    <w:rsid w:val="00082A55"/>
    <w:rsid w:val="00082D40"/>
    <w:rsid w:val="00082FCC"/>
    <w:rsid w:val="000831B6"/>
    <w:rsid w:val="00083443"/>
    <w:rsid w:val="0008378A"/>
    <w:rsid w:val="00084731"/>
    <w:rsid w:val="00085038"/>
    <w:rsid w:val="000859C7"/>
    <w:rsid w:val="00087155"/>
    <w:rsid w:val="00090153"/>
    <w:rsid w:val="00090981"/>
    <w:rsid w:val="000917CA"/>
    <w:rsid w:val="00092548"/>
    <w:rsid w:val="00092F55"/>
    <w:rsid w:val="000932D0"/>
    <w:rsid w:val="00093A89"/>
    <w:rsid w:val="0009459C"/>
    <w:rsid w:val="00094899"/>
    <w:rsid w:val="00094C2F"/>
    <w:rsid w:val="00094C8E"/>
    <w:rsid w:val="00095115"/>
    <w:rsid w:val="00095E6C"/>
    <w:rsid w:val="00096D90"/>
    <w:rsid w:val="00096E6E"/>
    <w:rsid w:val="00096FA9"/>
    <w:rsid w:val="00097AB9"/>
    <w:rsid w:val="00097BA6"/>
    <w:rsid w:val="000A0181"/>
    <w:rsid w:val="000A0289"/>
    <w:rsid w:val="000A05EB"/>
    <w:rsid w:val="000A1664"/>
    <w:rsid w:val="000A2411"/>
    <w:rsid w:val="000A386E"/>
    <w:rsid w:val="000A406C"/>
    <w:rsid w:val="000A4155"/>
    <w:rsid w:val="000A4BE3"/>
    <w:rsid w:val="000A4ED0"/>
    <w:rsid w:val="000A53D2"/>
    <w:rsid w:val="000A5BFC"/>
    <w:rsid w:val="000B155F"/>
    <w:rsid w:val="000B2104"/>
    <w:rsid w:val="000B212E"/>
    <w:rsid w:val="000B2249"/>
    <w:rsid w:val="000B4188"/>
    <w:rsid w:val="000B4C9B"/>
    <w:rsid w:val="000B5254"/>
    <w:rsid w:val="000C094F"/>
    <w:rsid w:val="000C0B59"/>
    <w:rsid w:val="000C2632"/>
    <w:rsid w:val="000C32E4"/>
    <w:rsid w:val="000C51B7"/>
    <w:rsid w:val="000C51DA"/>
    <w:rsid w:val="000C5785"/>
    <w:rsid w:val="000C58E2"/>
    <w:rsid w:val="000C683B"/>
    <w:rsid w:val="000C6BCD"/>
    <w:rsid w:val="000C70D9"/>
    <w:rsid w:val="000C71C8"/>
    <w:rsid w:val="000C7C0B"/>
    <w:rsid w:val="000C7FFA"/>
    <w:rsid w:val="000D3C86"/>
    <w:rsid w:val="000D4C99"/>
    <w:rsid w:val="000D5E67"/>
    <w:rsid w:val="000D62D4"/>
    <w:rsid w:val="000D7D8C"/>
    <w:rsid w:val="000E1263"/>
    <w:rsid w:val="000E2934"/>
    <w:rsid w:val="000E2D11"/>
    <w:rsid w:val="000E4BE3"/>
    <w:rsid w:val="000E4D1E"/>
    <w:rsid w:val="000E4D37"/>
    <w:rsid w:val="000E50B1"/>
    <w:rsid w:val="000E64F6"/>
    <w:rsid w:val="000F064A"/>
    <w:rsid w:val="000F2BB5"/>
    <w:rsid w:val="000F2C71"/>
    <w:rsid w:val="000F506C"/>
    <w:rsid w:val="000F5080"/>
    <w:rsid w:val="000F54A3"/>
    <w:rsid w:val="000F575F"/>
    <w:rsid w:val="000F79C3"/>
    <w:rsid w:val="00100326"/>
    <w:rsid w:val="00102A9F"/>
    <w:rsid w:val="00103776"/>
    <w:rsid w:val="00104AEC"/>
    <w:rsid w:val="00105904"/>
    <w:rsid w:val="00106188"/>
    <w:rsid w:val="00106575"/>
    <w:rsid w:val="00106853"/>
    <w:rsid w:val="00106916"/>
    <w:rsid w:val="00106BA2"/>
    <w:rsid w:val="00106DF3"/>
    <w:rsid w:val="00107C8B"/>
    <w:rsid w:val="00107E4E"/>
    <w:rsid w:val="00111964"/>
    <w:rsid w:val="001120BE"/>
    <w:rsid w:val="001153EE"/>
    <w:rsid w:val="00116D69"/>
    <w:rsid w:val="00117FAE"/>
    <w:rsid w:val="00121CD3"/>
    <w:rsid w:val="001220B2"/>
    <w:rsid w:val="00122EA7"/>
    <w:rsid w:val="00122FE2"/>
    <w:rsid w:val="001235FA"/>
    <w:rsid w:val="00123877"/>
    <w:rsid w:val="00123C0E"/>
    <w:rsid w:val="00123FFD"/>
    <w:rsid w:val="00125A21"/>
    <w:rsid w:val="001272D9"/>
    <w:rsid w:val="00130938"/>
    <w:rsid w:val="00131220"/>
    <w:rsid w:val="001322E0"/>
    <w:rsid w:val="00133413"/>
    <w:rsid w:val="00134773"/>
    <w:rsid w:val="00134B83"/>
    <w:rsid w:val="00134C07"/>
    <w:rsid w:val="00135087"/>
    <w:rsid w:val="00135618"/>
    <w:rsid w:val="00136851"/>
    <w:rsid w:val="001371EB"/>
    <w:rsid w:val="00137904"/>
    <w:rsid w:val="001404B4"/>
    <w:rsid w:val="001410D2"/>
    <w:rsid w:val="0014196B"/>
    <w:rsid w:val="00144479"/>
    <w:rsid w:val="00145493"/>
    <w:rsid w:val="0014562F"/>
    <w:rsid w:val="001456AC"/>
    <w:rsid w:val="00146429"/>
    <w:rsid w:val="001471A2"/>
    <w:rsid w:val="00147EAF"/>
    <w:rsid w:val="001518FD"/>
    <w:rsid w:val="00152869"/>
    <w:rsid w:val="00152C0E"/>
    <w:rsid w:val="00152F6E"/>
    <w:rsid w:val="00153904"/>
    <w:rsid w:val="0015413E"/>
    <w:rsid w:val="0015442F"/>
    <w:rsid w:val="00154D6A"/>
    <w:rsid w:val="00155FBE"/>
    <w:rsid w:val="00155FDB"/>
    <w:rsid w:val="0015617E"/>
    <w:rsid w:val="001567CA"/>
    <w:rsid w:val="0015776C"/>
    <w:rsid w:val="00160137"/>
    <w:rsid w:val="00160776"/>
    <w:rsid w:val="0016142C"/>
    <w:rsid w:val="00161A3F"/>
    <w:rsid w:val="00161FF9"/>
    <w:rsid w:val="00161FFD"/>
    <w:rsid w:val="0016229D"/>
    <w:rsid w:val="00163205"/>
    <w:rsid w:val="00163631"/>
    <w:rsid w:val="00164101"/>
    <w:rsid w:val="00164165"/>
    <w:rsid w:val="0016469C"/>
    <w:rsid w:val="00165321"/>
    <w:rsid w:val="00165D4E"/>
    <w:rsid w:val="00167612"/>
    <w:rsid w:val="0016774F"/>
    <w:rsid w:val="00167769"/>
    <w:rsid w:val="00170C4A"/>
    <w:rsid w:val="00172633"/>
    <w:rsid w:val="00173182"/>
    <w:rsid w:val="001747FF"/>
    <w:rsid w:val="00174989"/>
    <w:rsid w:val="00174C18"/>
    <w:rsid w:val="001758B0"/>
    <w:rsid w:val="00175F3A"/>
    <w:rsid w:val="001760A8"/>
    <w:rsid w:val="001773BD"/>
    <w:rsid w:val="00177854"/>
    <w:rsid w:val="001778CF"/>
    <w:rsid w:val="00180200"/>
    <w:rsid w:val="001807B3"/>
    <w:rsid w:val="00180D8F"/>
    <w:rsid w:val="00180E6D"/>
    <w:rsid w:val="00182547"/>
    <w:rsid w:val="001828BD"/>
    <w:rsid w:val="00184110"/>
    <w:rsid w:val="00185D68"/>
    <w:rsid w:val="0018653E"/>
    <w:rsid w:val="0018674B"/>
    <w:rsid w:val="0018716F"/>
    <w:rsid w:val="001907D0"/>
    <w:rsid w:val="00190E25"/>
    <w:rsid w:val="00190E8C"/>
    <w:rsid w:val="00190F16"/>
    <w:rsid w:val="00191620"/>
    <w:rsid w:val="001919D3"/>
    <w:rsid w:val="00191D55"/>
    <w:rsid w:val="00192317"/>
    <w:rsid w:val="001932B4"/>
    <w:rsid w:val="00193F52"/>
    <w:rsid w:val="00195505"/>
    <w:rsid w:val="00195B75"/>
    <w:rsid w:val="00196000"/>
    <w:rsid w:val="00196551"/>
    <w:rsid w:val="001969B8"/>
    <w:rsid w:val="001972A6"/>
    <w:rsid w:val="00197515"/>
    <w:rsid w:val="001A1005"/>
    <w:rsid w:val="001A1418"/>
    <w:rsid w:val="001A141A"/>
    <w:rsid w:val="001A19DB"/>
    <w:rsid w:val="001A2A27"/>
    <w:rsid w:val="001A2F4A"/>
    <w:rsid w:val="001A3A4A"/>
    <w:rsid w:val="001A451A"/>
    <w:rsid w:val="001A4F6C"/>
    <w:rsid w:val="001A512B"/>
    <w:rsid w:val="001A5AA5"/>
    <w:rsid w:val="001A6435"/>
    <w:rsid w:val="001A6B66"/>
    <w:rsid w:val="001A7DDD"/>
    <w:rsid w:val="001A7E65"/>
    <w:rsid w:val="001B01A1"/>
    <w:rsid w:val="001B18A7"/>
    <w:rsid w:val="001B29B2"/>
    <w:rsid w:val="001B33AB"/>
    <w:rsid w:val="001B6BB0"/>
    <w:rsid w:val="001B6BCC"/>
    <w:rsid w:val="001B6D88"/>
    <w:rsid w:val="001C035E"/>
    <w:rsid w:val="001C076D"/>
    <w:rsid w:val="001C2566"/>
    <w:rsid w:val="001C42C6"/>
    <w:rsid w:val="001C468D"/>
    <w:rsid w:val="001C5D53"/>
    <w:rsid w:val="001C6789"/>
    <w:rsid w:val="001D0394"/>
    <w:rsid w:val="001D711B"/>
    <w:rsid w:val="001D7353"/>
    <w:rsid w:val="001D7720"/>
    <w:rsid w:val="001E0E64"/>
    <w:rsid w:val="001E1B7C"/>
    <w:rsid w:val="001E1E9F"/>
    <w:rsid w:val="001E236B"/>
    <w:rsid w:val="001E2BB3"/>
    <w:rsid w:val="001E3177"/>
    <w:rsid w:val="001E3EB6"/>
    <w:rsid w:val="001E49E4"/>
    <w:rsid w:val="001E4D22"/>
    <w:rsid w:val="001E5330"/>
    <w:rsid w:val="001E6079"/>
    <w:rsid w:val="001E629A"/>
    <w:rsid w:val="001E719A"/>
    <w:rsid w:val="001E7554"/>
    <w:rsid w:val="001E7B37"/>
    <w:rsid w:val="001F03F0"/>
    <w:rsid w:val="001F0431"/>
    <w:rsid w:val="001F0785"/>
    <w:rsid w:val="001F2477"/>
    <w:rsid w:val="001F24AC"/>
    <w:rsid w:val="001F2DC4"/>
    <w:rsid w:val="001F54BC"/>
    <w:rsid w:val="001F61D4"/>
    <w:rsid w:val="001F6B6C"/>
    <w:rsid w:val="00200AE2"/>
    <w:rsid w:val="00201C65"/>
    <w:rsid w:val="00201DED"/>
    <w:rsid w:val="00202035"/>
    <w:rsid w:val="00202ECA"/>
    <w:rsid w:val="00202EE6"/>
    <w:rsid w:val="002031AF"/>
    <w:rsid w:val="00203362"/>
    <w:rsid w:val="00205172"/>
    <w:rsid w:val="002057B6"/>
    <w:rsid w:val="00207B72"/>
    <w:rsid w:val="00207D38"/>
    <w:rsid w:val="00207DA0"/>
    <w:rsid w:val="0021044B"/>
    <w:rsid w:val="0021054C"/>
    <w:rsid w:val="00210AC1"/>
    <w:rsid w:val="00212C8E"/>
    <w:rsid w:val="00212E9D"/>
    <w:rsid w:val="00214881"/>
    <w:rsid w:val="002150BB"/>
    <w:rsid w:val="002150CA"/>
    <w:rsid w:val="0021612B"/>
    <w:rsid w:val="00216981"/>
    <w:rsid w:val="00217278"/>
    <w:rsid w:val="00220115"/>
    <w:rsid w:val="00220C83"/>
    <w:rsid w:val="0022180D"/>
    <w:rsid w:val="00222681"/>
    <w:rsid w:val="002226C3"/>
    <w:rsid w:val="002226D6"/>
    <w:rsid w:val="00222757"/>
    <w:rsid w:val="0022352F"/>
    <w:rsid w:val="00223ABB"/>
    <w:rsid w:val="00223ED5"/>
    <w:rsid w:val="0022488D"/>
    <w:rsid w:val="00224C36"/>
    <w:rsid w:val="00224EBB"/>
    <w:rsid w:val="002258CD"/>
    <w:rsid w:val="00225E8C"/>
    <w:rsid w:val="00227191"/>
    <w:rsid w:val="002305F2"/>
    <w:rsid w:val="00230DE1"/>
    <w:rsid w:val="00231575"/>
    <w:rsid w:val="00231A86"/>
    <w:rsid w:val="0023274B"/>
    <w:rsid w:val="002332BC"/>
    <w:rsid w:val="00233AC6"/>
    <w:rsid w:val="00233BFA"/>
    <w:rsid w:val="00234AF6"/>
    <w:rsid w:val="00234E23"/>
    <w:rsid w:val="00237DA3"/>
    <w:rsid w:val="002404F3"/>
    <w:rsid w:val="00243DD2"/>
    <w:rsid w:val="002441BC"/>
    <w:rsid w:val="002457D5"/>
    <w:rsid w:val="00245FA7"/>
    <w:rsid w:val="00246233"/>
    <w:rsid w:val="002469E1"/>
    <w:rsid w:val="00247311"/>
    <w:rsid w:val="00247392"/>
    <w:rsid w:val="00247CF9"/>
    <w:rsid w:val="00247EED"/>
    <w:rsid w:val="00250ADA"/>
    <w:rsid w:val="00250CCB"/>
    <w:rsid w:val="00250EB6"/>
    <w:rsid w:val="00250F47"/>
    <w:rsid w:val="00251F61"/>
    <w:rsid w:val="0025286B"/>
    <w:rsid w:val="00252BB3"/>
    <w:rsid w:val="00253842"/>
    <w:rsid w:val="00253AE4"/>
    <w:rsid w:val="00253FDF"/>
    <w:rsid w:val="002544E8"/>
    <w:rsid w:val="002557BB"/>
    <w:rsid w:val="00256FBD"/>
    <w:rsid w:val="00257E67"/>
    <w:rsid w:val="00260509"/>
    <w:rsid w:val="00260647"/>
    <w:rsid w:val="002629E8"/>
    <w:rsid w:val="0026308A"/>
    <w:rsid w:val="00264E86"/>
    <w:rsid w:val="0026519F"/>
    <w:rsid w:val="00270A11"/>
    <w:rsid w:val="00271927"/>
    <w:rsid w:val="00271F0F"/>
    <w:rsid w:val="00272793"/>
    <w:rsid w:val="00272803"/>
    <w:rsid w:val="00274CA6"/>
    <w:rsid w:val="00275FBF"/>
    <w:rsid w:val="0028042F"/>
    <w:rsid w:val="002902D7"/>
    <w:rsid w:val="0029084E"/>
    <w:rsid w:val="00290E40"/>
    <w:rsid w:val="00292576"/>
    <w:rsid w:val="002929BD"/>
    <w:rsid w:val="00293F10"/>
    <w:rsid w:val="00294317"/>
    <w:rsid w:val="00294673"/>
    <w:rsid w:val="00294DB6"/>
    <w:rsid w:val="00295401"/>
    <w:rsid w:val="002966AF"/>
    <w:rsid w:val="00296B3B"/>
    <w:rsid w:val="002970C4"/>
    <w:rsid w:val="00297665"/>
    <w:rsid w:val="002978F0"/>
    <w:rsid w:val="002A1CC9"/>
    <w:rsid w:val="002A1E22"/>
    <w:rsid w:val="002A2440"/>
    <w:rsid w:val="002A41B4"/>
    <w:rsid w:val="002A4991"/>
    <w:rsid w:val="002A4B6E"/>
    <w:rsid w:val="002A569C"/>
    <w:rsid w:val="002A5D59"/>
    <w:rsid w:val="002A6C50"/>
    <w:rsid w:val="002A6FA2"/>
    <w:rsid w:val="002B06B7"/>
    <w:rsid w:val="002B1A1A"/>
    <w:rsid w:val="002B26AB"/>
    <w:rsid w:val="002B2CA6"/>
    <w:rsid w:val="002B2D9D"/>
    <w:rsid w:val="002B2FC8"/>
    <w:rsid w:val="002B4817"/>
    <w:rsid w:val="002B48E5"/>
    <w:rsid w:val="002B4991"/>
    <w:rsid w:val="002B671B"/>
    <w:rsid w:val="002B7C5D"/>
    <w:rsid w:val="002C04FD"/>
    <w:rsid w:val="002C0BEC"/>
    <w:rsid w:val="002C1171"/>
    <w:rsid w:val="002C1493"/>
    <w:rsid w:val="002C2118"/>
    <w:rsid w:val="002C2989"/>
    <w:rsid w:val="002C4F0E"/>
    <w:rsid w:val="002C5B1E"/>
    <w:rsid w:val="002C5D33"/>
    <w:rsid w:val="002C678F"/>
    <w:rsid w:val="002C6D35"/>
    <w:rsid w:val="002C756B"/>
    <w:rsid w:val="002C79F3"/>
    <w:rsid w:val="002C7B15"/>
    <w:rsid w:val="002D0F96"/>
    <w:rsid w:val="002D1625"/>
    <w:rsid w:val="002D1A74"/>
    <w:rsid w:val="002D23C0"/>
    <w:rsid w:val="002D2F51"/>
    <w:rsid w:val="002D4059"/>
    <w:rsid w:val="002D43CA"/>
    <w:rsid w:val="002D5162"/>
    <w:rsid w:val="002D64B5"/>
    <w:rsid w:val="002D66F8"/>
    <w:rsid w:val="002D6DB2"/>
    <w:rsid w:val="002E0156"/>
    <w:rsid w:val="002E201F"/>
    <w:rsid w:val="002E3214"/>
    <w:rsid w:val="002E3697"/>
    <w:rsid w:val="002E3705"/>
    <w:rsid w:val="002E5035"/>
    <w:rsid w:val="002E5258"/>
    <w:rsid w:val="002E5432"/>
    <w:rsid w:val="002E56A4"/>
    <w:rsid w:val="002E70CD"/>
    <w:rsid w:val="002F0E84"/>
    <w:rsid w:val="002F1387"/>
    <w:rsid w:val="002F25DC"/>
    <w:rsid w:val="002F2AF7"/>
    <w:rsid w:val="002F36DF"/>
    <w:rsid w:val="002F3785"/>
    <w:rsid w:val="002F37BB"/>
    <w:rsid w:val="002F5800"/>
    <w:rsid w:val="002F5B41"/>
    <w:rsid w:val="002F5D49"/>
    <w:rsid w:val="002F63E5"/>
    <w:rsid w:val="002F7EA4"/>
    <w:rsid w:val="00300FE8"/>
    <w:rsid w:val="0030165A"/>
    <w:rsid w:val="003018BE"/>
    <w:rsid w:val="00301F68"/>
    <w:rsid w:val="003023A9"/>
    <w:rsid w:val="00302BAF"/>
    <w:rsid w:val="00304F54"/>
    <w:rsid w:val="003053E9"/>
    <w:rsid w:val="00305E7F"/>
    <w:rsid w:val="00306145"/>
    <w:rsid w:val="003062A8"/>
    <w:rsid w:val="00306D89"/>
    <w:rsid w:val="0030795E"/>
    <w:rsid w:val="00307C0E"/>
    <w:rsid w:val="00310897"/>
    <w:rsid w:val="003109B5"/>
    <w:rsid w:val="00310B90"/>
    <w:rsid w:val="003110A1"/>
    <w:rsid w:val="003110E9"/>
    <w:rsid w:val="00311252"/>
    <w:rsid w:val="003115EC"/>
    <w:rsid w:val="0031176E"/>
    <w:rsid w:val="003130CF"/>
    <w:rsid w:val="00313356"/>
    <w:rsid w:val="00313AE8"/>
    <w:rsid w:val="0031434F"/>
    <w:rsid w:val="003144F3"/>
    <w:rsid w:val="00314B29"/>
    <w:rsid w:val="00316F41"/>
    <w:rsid w:val="003174E8"/>
    <w:rsid w:val="00317A91"/>
    <w:rsid w:val="003205BC"/>
    <w:rsid w:val="0032170B"/>
    <w:rsid w:val="003225D6"/>
    <w:rsid w:val="00323201"/>
    <w:rsid w:val="00323537"/>
    <w:rsid w:val="003239F6"/>
    <w:rsid w:val="00323D75"/>
    <w:rsid w:val="00324C69"/>
    <w:rsid w:val="00326406"/>
    <w:rsid w:val="0032787E"/>
    <w:rsid w:val="00331131"/>
    <w:rsid w:val="00331321"/>
    <w:rsid w:val="00331AD7"/>
    <w:rsid w:val="00331B7B"/>
    <w:rsid w:val="0033210B"/>
    <w:rsid w:val="00332DBC"/>
    <w:rsid w:val="0033329C"/>
    <w:rsid w:val="0033623F"/>
    <w:rsid w:val="00340D5D"/>
    <w:rsid w:val="003410B6"/>
    <w:rsid w:val="00341776"/>
    <w:rsid w:val="00342353"/>
    <w:rsid w:val="00343288"/>
    <w:rsid w:val="00344885"/>
    <w:rsid w:val="00344EFD"/>
    <w:rsid w:val="0034524C"/>
    <w:rsid w:val="0034566A"/>
    <w:rsid w:val="0034704C"/>
    <w:rsid w:val="003478D9"/>
    <w:rsid w:val="0035002C"/>
    <w:rsid w:val="00350A40"/>
    <w:rsid w:val="00350BA3"/>
    <w:rsid w:val="00350F45"/>
    <w:rsid w:val="00351658"/>
    <w:rsid w:val="00351BCC"/>
    <w:rsid w:val="003524E8"/>
    <w:rsid w:val="0035314F"/>
    <w:rsid w:val="00353989"/>
    <w:rsid w:val="00353A37"/>
    <w:rsid w:val="00354B98"/>
    <w:rsid w:val="00354BE8"/>
    <w:rsid w:val="00355541"/>
    <w:rsid w:val="00355A5E"/>
    <w:rsid w:val="00355B2D"/>
    <w:rsid w:val="00356BA1"/>
    <w:rsid w:val="00356FBD"/>
    <w:rsid w:val="00357C95"/>
    <w:rsid w:val="00357EF7"/>
    <w:rsid w:val="0036112F"/>
    <w:rsid w:val="003614FD"/>
    <w:rsid w:val="00361B57"/>
    <w:rsid w:val="00361EF8"/>
    <w:rsid w:val="00362690"/>
    <w:rsid w:val="003627BC"/>
    <w:rsid w:val="00362C2D"/>
    <w:rsid w:val="0036308C"/>
    <w:rsid w:val="0036395D"/>
    <w:rsid w:val="00363968"/>
    <w:rsid w:val="003647EE"/>
    <w:rsid w:val="00365258"/>
    <w:rsid w:val="00365273"/>
    <w:rsid w:val="003675F5"/>
    <w:rsid w:val="003704E7"/>
    <w:rsid w:val="0037086B"/>
    <w:rsid w:val="00372182"/>
    <w:rsid w:val="003725BF"/>
    <w:rsid w:val="003733ED"/>
    <w:rsid w:val="0037390F"/>
    <w:rsid w:val="003745D2"/>
    <w:rsid w:val="0037460D"/>
    <w:rsid w:val="00376C9A"/>
    <w:rsid w:val="003805D5"/>
    <w:rsid w:val="003805EB"/>
    <w:rsid w:val="00380D9E"/>
    <w:rsid w:val="003817D0"/>
    <w:rsid w:val="00383516"/>
    <w:rsid w:val="00383FAD"/>
    <w:rsid w:val="00384660"/>
    <w:rsid w:val="0038558F"/>
    <w:rsid w:val="003868C7"/>
    <w:rsid w:val="00386E68"/>
    <w:rsid w:val="003870A8"/>
    <w:rsid w:val="00392855"/>
    <w:rsid w:val="0039379B"/>
    <w:rsid w:val="003938CD"/>
    <w:rsid w:val="003947D7"/>
    <w:rsid w:val="003956ED"/>
    <w:rsid w:val="00396A0E"/>
    <w:rsid w:val="003970E4"/>
    <w:rsid w:val="003971EC"/>
    <w:rsid w:val="00397D6E"/>
    <w:rsid w:val="003A0356"/>
    <w:rsid w:val="003A16C0"/>
    <w:rsid w:val="003A173C"/>
    <w:rsid w:val="003A29BB"/>
    <w:rsid w:val="003A3416"/>
    <w:rsid w:val="003A3F9A"/>
    <w:rsid w:val="003A40BE"/>
    <w:rsid w:val="003A4342"/>
    <w:rsid w:val="003A4B5E"/>
    <w:rsid w:val="003A4D70"/>
    <w:rsid w:val="003A5543"/>
    <w:rsid w:val="003A60FB"/>
    <w:rsid w:val="003A648F"/>
    <w:rsid w:val="003B1F5E"/>
    <w:rsid w:val="003B51AD"/>
    <w:rsid w:val="003B5631"/>
    <w:rsid w:val="003B641D"/>
    <w:rsid w:val="003B7CFB"/>
    <w:rsid w:val="003B7EFE"/>
    <w:rsid w:val="003B7FF5"/>
    <w:rsid w:val="003C00EE"/>
    <w:rsid w:val="003C0FCE"/>
    <w:rsid w:val="003C38C5"/>
    <w:rsid w:val="003C51D3"/>
    <w:rsid w:val="003C54B4"/>
    <w:rsid w:val="003C569D"/>
    <w:rsid w:val="003C6C0A"/>
    <w:rsid w:val="003C6D13"/>
    <w:rsid w:val="003C7B50"/>
    <w:rsid w:val="003D079A"/>
    <w:rsid w:val="003D0814"/>
    <w:rsid w:val="003D0F96"/>
    <w:rsid w:val="003D1CF4"/>
    <w:rsid w:val="003D226E"/>
    <w:rsid w:val="003D2D92"/>
    <w:rsid w:val="003D71A2"/>
    <w:rsid w:val="003E021A"/>
    <w:rsid w:val="003E1FFA"/>
    <w:rsid w:val="003E274B"/>
    <w:rsid w:val="003E3D1C"/>
    <w:rsid w:val="003E473D"/>
    <w:rsid w:val="003E5715"/>
    <w:rsid w:val="003E59AD"/>
    <w:rsid w:val="003E6CD1"/>
    <w:rsid w:val="003F02B7"/>
    <w:rsid w:val="003F08D4"/>
    <w:rsid w:val="003F090C"/>
    <w:rsid w:val="003F0AE9"/>
    <w:rsid w:val="003F2454"/>
    <w:rsid w:val="003F27D8"/>
    <w:rsid w:val="003F2E44"/>
    <w:rsid w:val="003F328B"/>
    <w:rsid w:val="003F4033"/>
    <w:rsid w:val="003F4C77"/>
    <w:rsid w:val="003F5609"/>
    <w:rsid w:val="003F6452"/>
    <w:rsid w:val="003F64D8"/>
    <w:rsid w:val="003F655F"/>
    <w:rsid w:val="003F6DCC"/>
    <w:rsid w:val="003F6DEF"/>
    <w:rsid w:val="003F72AD"/>
    <w:rsid w:val="003F767D"/>
    <w:rsid w:val="004006A1"/>
    <w:rsid w:val="00400B0D"/>
    <w:rsid w:val="00400C8D"/>
    <w:rsid w:val="00402109"/>
    <w:rsid w:val="00402367"/>
    <w:rsid w:val="0040390D"/>
    <w:rsid w:val="0040429D"/>
    <w:rsid w:val="00405CA6"/>
    <w:rsid w:val="00406BDB"/>
    <w:rsid w:val="00406D8F"/>
    <w:rsid w:val="00411C47"/>
    <w:rsid w:val="0041283E"/>
    <w:rsid w:val="00414CA7"/>
    <w:rsid w:val="0041652E"/>
    <w:rsid w:val="004167A9"/>
    <w:rsid w:val="00417FA1"/>
    <w:rsid w:val="004203D2"/>
    <w:rsid w:val="00421A6A"/>
    <w:rsid w:val="00422645"/>
    <w:rsid w:val="00422C7B"/>
    <w:rsid w:val="00425DA9"/>
    <w:rsid w:val="00426838"/>
    <w:rsid w:val="00426E69"/>
    <w:rsid w:val="00427558"/>
    <w:rsid w:val="0043019B"/>
    <w:rsid w:val="004308B8"/>
    <w:rsid w:val="00430AE6"/>
    <w:rsid w:val="00430EA2"/>
    <w:rsid w:val="004319B5"/>
    <w:rsid w:val="004329B2"/>
    <w:rsid w:val="00433446"/>
    <w:rsid w:val="0043345B"/>
    <w:rsid w:val="00433B05"/>
    <w:rsid w:val="00434384"/>
    <w:rsid w:val="0043670C"/>
    <w:rsid w:val="0043676B"/>
    <w:rsid w:val="00436DA3"/>
    <w:rsid w:val="004401C0"/>
    <w:rsid w:val="00440BFA"/>
    <w:rsid w:val="00442C98"/>
    <w:rsid w:val="00443573"/>
    <w:rsid w:val="0044366C"/>
    <w:rsid w:val="00444A39"/>
    <w:rsid w:val="00445D68"/>
    <w:rsid w:val="004462DD"/>
    <w:rsid w:val="00446FFC"/>
    <w:rsid w:val="00447E8C"/>
    <w:rsid w:val="00450DD8"/>
    <w:rsid w:val="00450E2A"/>
    <w:rsid w:val="00452195"/>
    <w:rsid w:val="00453F28"/>
    <w:rsid w:val="0045515D"/>
    <w:rsid w:val="004562F0"/>
    <w:rsid w:val="004568D4"/>
    <w:rsid w:val="00456C31"/>
    <w:rsid w:val="004604A3"/>
    <w:rsid w:val="00460A29"/>
    <w:rsid w:val="00460A8C"/>
    <w:rsid w:val="00460B9F"/>
    <w:rsid w:val="00461272"/>
    <w:rsid w:val="00461C7E"/>
    <w:rsid w:val="00463A77"/>
    <w:rsid w:val="00464353"/>
    <w:rsid w:val="004648D7"/>
    <w:rsid w:val="00464B87"/>
    <w:rsid w:val="00464EFE"/>
    <w:rsid w:val="004662D5"/>
    <w:rsid w:val="00466527"/>
    <w:rsid w:val="00466ACD"/>
    <w:rsid w:val="00467112"/>
    <w:rsid w:val="0046746E"/>
    <w:rsid w:val="00472040"/>
    <w:rsid w:val="00472E55"/>
    <w:rsid w:val="00475C96"/>
    <w:rsid w:val="00476A59"/>
    <w:rsid w:val="0048076B"/>
    <w:rsid w:val="004808E9"/>
    <w:rsid w:val="00480E4A"/>
    <w:rsid w:val="00480FB7"/>
    <w:rsid w:val="0048127A"/>
    <w:rsid w:val="00481315"/>
    <w:rsid w:val="00481454"/>
    <w:rsid w:val="00482001"/>
    <w:rsid w:val="0048387E"/>
    <w:rsid w:val="004863A6"/>
    <w:rsid w:val="004869F8"/>
    <w:rsid w:val="004871FD"/>
    <w:rsid w:val="00487EA8"/>
    <w:rsid w:val="00490DA1"/>
    <w:rsid w:val="00491094"/>
    <w:rsid w:val="004939B2"/>
    <w:rsid w:val="00494FA6"/>
    <w:rsid w:val="00496650"/>
    <w:rsid w:val="004967FC"/>
    <w:rsid w:val="004978E4"/>
    <w:rsid w:val="00497AC1"/>
    <w:rsid w:val="004A010B"/>
    <w:rsid w:val="004A0AB5"/>
    <w:rsid w:val="004A1075"/>
    <w:rsid w:val="004A42B0"/>
    <w:rsid w:val="004A48A0"/>
    <w:rsid w:val="004A515C"/>
    <w:rsid w:val="004A5D14"/>
    <w:rsid w:val="004A60E2"/>
    <w:rsid w:val="004A6700"/>
    <w:rsid w:val="004A71FE"/>
    <w:rsid w:val="004A73DE"/>
    <w:rsid w:val="004A7D5A"/>
    <w:rsid w:val="004B0E49"/>
    <w:rsid w:val="004B1012"/>
    <w:rsid w:val="004B13C2"/>
    <w:rsid w:val="004B172E"/>
    <w:rsid w:val="004B651C"/>
    <w:rsid w:val="004B6BD4"/>
    <w:rsid w:val="004B705D"/>
    <w:rsid w:val="004B73FD"/>
    <w:rsid w:val="004B79A7"/>
    <w:rsid w:val="004B7A0C"/>
    <w:rsid w:val="004B7F17"/>
    <w:rsid w:val="004C0F98"/>
    <w:rsid w:val="004C22F4"/>
    <w:rsid w:val="004C3815"/>
    <w:rsid w:val="004C435E"/>
    <w:rsid w:val="004C53A0"/>
    <w:rsid w:val="004C5972"/>
    <w:rsid w:val="004C62A9"/>
    <w:rsid w:val="004C6F86"/>
    <w:rsid w:val="004D181E"/>
    <w:rsid w:val="004D25D5"/>
    <w:rsid w:val="004D3335"/>
    <w:rsid w:val="004D49AB"/>
    <w:rsid w:val="004D4B13"/>
    <w:rsid w:val="004D5E10"/>
    <w:rsid w:val="004D7A12"/>
    <w:rsid w:val="004E0F6D"/>
    <w:rsid w:val="004E1721"/>
    <w:rsid w:val="004E225B"/>
    <w:rsid w:val="004E2400"/>
    <w:rsid w:val="004E2C2E"/>
    <w:rsid w:val="004E3601"/>
    <w:rsid w:val="004E3993"/>
    <w:rsid w:val="004E4E8F"/>
    <w:rsid w:val="004E5F7B"/>
    <w:rsid w:val="004E6274"/>
    <w:rsid w:val="004E6BFE"/>
    <w:rsid w:val="004F1C7A"/>
    <w:rsid w:val="004F2733"/>
    <w:rsid w:val="004F2743"/>
    <w:rsid w:val="004F2CD9"/>
    <w:rsid w:val="004F3569"/>
    <w:rsid w:val="004F3C00"/>
    <w:rsid w:val="004F5022"/>
    <w:rsid w:val="004F54A5"/>
    <w:rsid w:val="004F54DF"/>
    <w:rsid w:val="004F68B0"/>
    <w:rsid w:val="004F6C83"/>
    <w:rsid w:val="004F760E"/>
    <w:rsid w:val="00501C1F"/>
    <w:rsid w:val="005020D4"/>
    <w:rsid w:val="005028B1"/>
    <w:rsid w:val="0050388F"/>
    <w:rsid w:val="00504CE4"/>
    <w:rsid w:val="0050554C"/>
    <w:rsid w:val="00505FEF"/>
    <w:rsid w:val="005064FB"/>
    <w:rsid w:val="005069E4"/>
    <w:rsid w:val="00506B30"/>
    <w:rsid w:val="00510ED8"/>
    <w:rsid w:val="00512C25"/>
    <w:rsid w:val="00513100"/>
    <w:rsid w:val="00513878"/>
    <w:rsid w:val="00515A67"/>
    <w:rsid w:val="0051741D"/>
    <w:rsid w:val="00517F3E"/>
    <w:rsid w:val="00520D14"/>
    <w:rsid w:val="0052134C"/>
    <w:rsid w:val="00521ABF"/>
    <w:rsid w:val="00521B93"/>
    <w:rsid w:val="00521F72"/>
    <w:rsid w:val="005232E0"/>
    <w:rsid w:val="0052403B"/>
    <w:rsid w:val="00525E9F"/>
    <w:rsid w:val="00526F56"/>
    <w:rsid w:val="00527ECE"/>
    <w:rsid w:val="005308EE"/>
    <w:rsid w:val="00532769"/>
    <w:rsid w:val="005330B7"/>
    <w:rsid w:val="005338FB"/>
    <w:rsid w:val="00533F91"/>
    <w:rsid w:val="00534238"/>
    <w:rsid w:val="00534774"/>
    <w:rsid w:val="00535617"/>
    <w:rsid w:val="00535821"/>
    <w:rsid w:val="00535A55"/>
    <w:rsid w:val="00535F98"/>
    <w:rsid w:val="00535F9C"/>
    <w:rsid w:val="0053617C"/>
    <w:rsid w:val="00536FD2"/>
    <w:rsid w:val="0053767E"/>
    <w:rsid w:val="005427BA"/>
    <w:rsid w:val="00543031"/>
    <w:rsid w:val="0054324E"/>
    <w:rsid w:val="00545BE3"/>
    <w:rsid w:val="00546FA3"/>
    <w:rsid w:val="005474D0"/>
    <w:rsid w:val="00547673"/>
    <w:rsid w:val="00550781"/>
    <w:rsid w:val="0055159B"/>
    <w:rsid w:val="00551904"/>
    <w:rsid w:val="00552592"/>
    <w:rsid w:val="00552EF2"/>
    <w:rsid w:val="005534A0"/>
    <w:rsid w:val="005544FD"/>
    <w:rsid w:val="005545BF"/>
    <w:rsid w:val="00554A19"/>
    <w:rsid w:val="00557437"/>
    <w:rsid w:val="0055773D"/>
    <w:rsid w:val="00557AF9"/>
    <w:rsid w:val="0056002A"/>
    <w:rsid w:val="00560171"/>
    <w:rsid w:val="00560488"/>
    <w:rsid w:val="00560E5D"/>
    <w:rsid w:val="005615C7"/>
    <w:rsid w:val="00561700"/>
    <w:rsid w:val="00561FC7"/>
    <w:rsid w:val="0056397E"/>
    <w:rsid w:val="00564257"/>
    <w:rsid w:val="00564E5A"/>
    <w:rsid w:val="00565309"/>
    <w:rsid w:val="005656E0"/>
    <w:rsid w:val="005662D0"/>
    <w:rsid w:val="0056651D"/>
    <w:rsid w:val="00570E98"/>
    <w:rsid w:val="0057167E"/>
    <w:rsid w:val="005722B4"/>
    <w:rsid w:val="00572622"/>
    <w:rsid w:val="00572CC5"/>
    <w:rsid w:val="00573516"/>
    <w:rsid w:val="005739A3"/>
    <w:rsid w:val="005739FD"/>
    <w:rsid w:val="00573F26"/>
    <w:rsid w:val="005761B9"/>
    <w:rsid w:val="005776CB"/>
    <w:rsid w:val="00580D90"/>
    <w:rsid w:val="005821A9"/>
    <w:rsid w:val="0058278C"/>
    <w:rsid w:val="00583814"/>
    <w:rsid w:val="005846F2"/>
    <w:rsid w:val="00587DBE"/>
    <w:rsid w:val="00590111"/>
    <w:rsid w:val="0059014D"/>
    <w:rsid w:val="005903CC"/>
    <w:rsid w:val="00590844"/>
    <w:rsid w:val="00590DE7"/>
    <w:rsid w:val="0059177B"/>
    <w:rsid w:val="00591F44"/>
    <w:rsid w:val="0059204D"/>
    <w:rsid w:val="0059355A"/>
    <w:rsid w:val="00593F8A"/>
    <w:rsid w:val="00595757"/>
    <w:rsid w:val="00595F6D"/>
    <w:rsid w:val="00596780"/>
    <w:rsid w:val="00596C9E"/>
    <w:rsid w:val="00597519"/>
    <w:rsid w:val="005A0008"/>
    <w:rsid w:val="005A17C4"/>
    <w:rsid w:val="005A1D13"/>
    <w:rsid w:val="005A1D18"/>
    <w:rsid w:val="005A219A"/>
    <w:rsid w:val="005A29F2"/>
    <w:rsid w:val="005A37B1"/>
    <w:rsid w:val="005A37D7"/>
    <w:rsid w:val="005A488D"/>
    <w:rsid w:val="005A61F4"/>
    <w:rsid w:val="005A6661"/>
    <w:rsid w:val="005A695B"/>
    <w:rsid w:val="005A6B6C"/>
    <w:rsid w:val="005B1B78"/>
    <w:rsid w:val="005B2045"/>
    <w:rsid w:val="005B34FF"/>
    <w:rsid w:val="005B36CA"/>
    <w:rsid w:val="005B50E1"/>
    <w:rsid w:val="005B56BD"/>
    <w:rsid w:val="005B5D1E"/>
    <w:rsid w:val="005B5D9B"/>
    <w:rsid w:val="005B6E94"/>
    <w:rsid w:val="005B74AD"/>
    <w:rsid w:val="005B7B77"/>
    <w:rsid w:val="005B7CCE"/>
    <w:rsid w:val="005C0053"/>
    <w:rsid w:val="005C21BD"/>
    <w:rsid w:val="005C247B"/>
    <w:rsid w:val="005C26F1"/>
    <w:rsid w:val="005C4A83"/>
    <w:rsid w:val="005C6E0A"/>
    <w:rsid w:val="005C7778"/>
    <w:rsid w:val="005C7BF2"/>
    <w:rsid w:val="005C7CFE"/>
    <w:rsid w:val="005D073E"/>
    <w:rsid w:val="005D0E82"/>
    <w:rsid w:val="005D122D"/>
    <w:rsid w:val="005D1510"/>
    <w:rsid w:val="005D29D2"/>
    <w:rsid w:val="005D376A"/>
    <w:rsid w:val="005D560A"/>
    <w:rsid w:val="005D5960"/>
    <w:rsid w:val="005D6725"/>
    <w:rsid w:val="005D6A67"/>
    <w:rsid w:val="005D7ED3"/>
    <w:rsid w:val="005E0A1A"/>
    <w:rsid w:val="005E4285"/>
    <w:rsid w:val="005E51C1"/>
    <w:rsid w:val="005E56E2"/>
    <w:rsid w:val="005E6CF4"/>
    <w:rsid w:val="005E76B0"/>
    <w:rsid w:val="005E7A83"/>
    <w:rsid w:val="005F0034"/>
    <w:rsid w:val="005F0A24"/>
    <w:rsid w:val="005F0E6E"/>
    <w:rsid w:val="005F119D"/>
    <w:rsid w:val="005F2037"/>
    <w:rsid w:val="005F3712"/>
    <w:rsid w:val="005F4E95"/>
    <w:rsid w:val="005F6249"/>
    <w:rsid w:val="005F6A18"/>
    <w:rsid w:val="005F6D05"/>
    <w:rsid w:val="005F7178"/>
    <w:rsid w:val="005F7AD7"/>
    <w:rsid w:val="005F7EC8"/>
    <w:rsid w:val="00601199"/>
    <w:rsid w:val="00601C27"/>
    <w:rsid w:val="00602076"/>
    <w:rsid w:val="0060353B"/>
    <w:rsid w:val="00604F16"/>
    <w:rsid w:val="00605AC9"/>
    <w:rsid w:val="00605EE8"/>
    <w:rsid w:val="00606416"/>
    <w:rsid w:val="006067BB"/>
    <w:rsid w:val="006071A8"/>
    <w:rsid w:val="0061013F"/>
    <w:rsid w:val="00610C92"/>
    <w:rsid w:val="00610E0C"/>
    <w:rsid w:val="00611530"/>
    <w:rsid w:val="00611E1B"/>
    <w:rsid w:val="006121B5"/>
    <w:rsid w:val="00613ED8"/>
    <w:rsid w:val="00614F5B"/>
    <w:rsid w:val="006152D8"/>
    <w:rsid w:val="006155C3"/>
    <w:rsid w:val="00616392"/>
    <w:rsid w:val="006165D0"/>
    <w:rsid w:val="00616D12"/>
    <w:rsid w:val="00617197"/>
    <w:rsid w:val="00617E15"/>
    <w:rsid w:val="00620103"/>
    <w:rsid w:val="0062087B"/>
    <w:rsid w:val="006233BE"/>
    <w:rsid w:val="00623434"/>
    <w:rsid w:val="00623D8B"/>
    <w:rsid w:val="0062434F"/>
    <w:rsid w:val="0062456B"/>
    <w:rsid w:val="00624F3E"/>
    <w:rsid w:val="00626763"/>
    <w:rsid w:val="00630631"/>
    <w:rsid w:val="0063079A"/>
    <w:rsid w:val="00631660"/>
    <w:rsid w:val="00632555"/>
    <w:rsid w:val="00632673"/>
    <w:rsid w:val="00633BD8"/>
    <w:rsid w:val="00633EEE"/>
    <w:rsid w:val="00637ADD"/>
    <w:rsid w:val="006406EE"/>
    <w:rsid w:val="006427B1"/>
    <w:rsid w:val="00642C81"/>
    <w:rsid w:val="006437E7"/>
    <w:rsid w:val="00644104"/>
    <w:rsid w:val="00644303"/>
    <w:rsid w:val="006449CE"/>
    <w:rsid w:val="006454C7"/>
    <w:rsid w:val="00645787"/>
    <w:rsid w:val="00646616"/>
    <w:rsid w:val="00647EBC"/>
    <w:rsid w:val="00650B9D"/>
    <w:rsid w:val="00651EAC"/>
    <w:rsid w:val="0065232F"/>
    <w:rsid w:val="0065359C"/>
    <w:rsid w:val="00654884"/>
    <w:rsid w:val="0065588F"/>
    <w:rsid w:val="00657C51"/>
    <w:rsid w:val="006605A1"/>
    <w:rsid w:val="006607B7"/>
    <w:rsid w:val="0066176A"/>
    <w:rsid w:val="00662989"/>
    <w:rsid w:val="006652A0"/>
    <w:rsid w:val="006656D9"/>
    <w:rsid w:val="006668C6"/>
    <w:rsid w:val="00666F6E"/>
    <w:rsid w:val="00667491"/>
    <w:rsid w:val="006700A9"/>
    <w:rsid w:val="00670AE8"/>
    <w:rsid w:val="00670E2A"/>
    <w:rsid w:val="00671780"/>
    <w:rsid w:val="00672E3E"/>
    <w:rsid w:val="00673711"/>
    <w:rsid w:val="006737D6"/>
    <w:rsid w:val="00674985"/>
    <w:rsid w:val="00674BF5"/>
    <w:rsid w:val="00676303"/>
    <w:rsid w:val="00676400"/>
    <w:rsid w:val="00677894"/>
    <w:rsid w:val="00680EE7"/>
    <w:rsid w:val="006821BF"/>
    <w:rsid w:val="00682786"/>
    <w:rsid w:val="00682B64"/>
    <w:rsid w:val="0068300E"/>
    <w:rsid w:val="00683359"/>
    <w:rsid w:val="00684A85"/>
    <w:rsid w:val="0068641B"/>
    <w:rsid w:val="00686AC6"/>
    <w:rsid w:val="00690217"/>
    <w:rsid w:val="00690558"/>
    <w:rsid w:val="00691459"/>
    <w:rsid w:val="0069254F"/>
    <w:rsid w:val="00692AC2"/>
    <w:rsid w:val="00693FF0"/>
    <w:rsid w:val="00694B76"/>
    <w:rsid w:val="0069640F"/>
    <w:rsid w:val="00696AC7"/>
    <w:rsid w:val="00696EC0"/>
    <w:rsid w:val="00696F4C"/>
    <w:rsid w:val="0069728F"/>
    <w:rsid w:val="00697C8E"/>
    <w:rsid w:val="006A3098"/>
    <w:rsid w:val="006A33E1"/>
    <w:rsid w:val="006A4AE7"/>
    <w:rsid w:val="006A51A3"/>
    <w:rsid w:val="006A58DB"/>
    <w:rsid w:val="006A7AD7"/>
    <w:rsid w:val="006B051F"/>
    <w:rsid w:val="006B07FA"/>
    <w:rsid w:val="006B1136"/>
    <w:rsid w:val="006B1D3A"/>
    <w:rsid w:val="006B1E64"/>
    <w:rsid w:val="006B34BB"/>
    <w:rsid w:val="006B368D"/>
    <w:rsid w:val="006B37C0"/>
    <w:rsid w:val="006B599F"/>
    <w:rsid w:val="006B5C59"/>
    <w:rsid w:val="006B62B2"/>
    <w:rsid w:val="006B70F5"/>
    <w:rsid w:val="006B7746"/>
    <w:rsid w:val="006C07B9"/>
    <w:rsid w:val="006C0C9D"/>
    <w:rsid w:val="006C0CE6"/>
    <w:rsid w:val="006C0E75"/>
    <w:rsid w:val="006C134E"/>
    <w:rsid w:val="006C2162"/>
    <w:rsid w:val="006C26A9"/>
    <w:rsid w:val="006C4893"/>
    <w:rsid w:val="006C4A33"/>
    <w:rsid w:val="006C5116"/>
    <w:rsid w:val="006C5119"/>
    <w:rsid w:val="006C52B8"/>
    <w:rsid w:val="006C5519"/>
    <w:rsid w:val="006C5542"/>
    <w:rsid w:val="006C5F68"/>
    <w:rsid w:val="006C645C"/>
    <w:rsid w:val="006C6952"/>
    <w:rsid w:val="006C6C78"/>
    <w:rsid w:val="006C6EC5"/>
    <w:rsid w:val="006D0A80"/>
    <w:rsid w:val="006D12AE"/>
    <w:rsid w:val="006D2127"/>
    <w:rsid w:val="006D21DB"/>
    <w:rsid w:val="006D2C44"/>
    <w:rsid w:val="006D2CE6"/>
    <w:rsid w:val="006D3AD9"/>
    <w:rsid w:val="006D4234"/>
    <w:rsid w:val="006D42A9"/>
    <w:rsid w:val="006D4557"/>
    <w:rsid w:val="006D4CF1"/>
    <w:rsid w:val="006E0919"/>
    <w:rsid w:val="006E1008"/>
    <w:rsid w:val="006E135C"/>
    <w:rsid w:val="006E2C26"/>
    <w:rsid w:val="006E2ED1"/>
    <w:rsid w:val="006E3DEE"/>
    <w:rsid w:val="006E41D5"/>
    <w:rsid w:val="006E43E9"/>
    <w:rsid w:val="006E5864"/>
    <w:rsid w:val="006E5A01"/>
    <w:rsid w:val="006E6B79"/>
    <w:rsid w:val="006F0563"/>
    <w:rsid w:val="006F2781"/>
    <w:rsid w:val="006F3095"/>
    <w:rsid w:val="006F350A"/>
    <w:rsid w:val="006F3C14"/>
    <w:rsid w:val="006F3CDB"/>
    <w:rsid w:val="006F3F41"/>
    <w:rsid w:val="006F6265"/>
    <w:rsid w:val="006F6D7E"/>
    <w:rsid w:val="006F6DB1"/>
    <w:rsid w:val="006F7628"/>
    <w:rsid w:val="00700366"/>
    <w:rsid w:val="00700A10"/>
    <w:rsid w:val="00700BF2"/>
    <w:rsid w:val="0070123D"/>
    <w:rsid w:val="00701C4A"/>
    <w:rsid w:val="0070251C"/>
    <w:rsid w:val="007025B6"/>
    <w:rsid w:val="0070320B"/>
    <w:rsid w:val="00703412"/>
    <w:rsid w:val="007035FB"/>
    <w:rsid w:val="0070384B"/>
    <w:rsid w:val="00703F09"/>
    <w:rsid w:val="00704854"/>
    <w:rsid w:val="007057CB"/>
    <w:rsid w:val="00706595"/>
    <w:rsid w:val="0070690A"/>
    <w:rsid w:val="00706A5A"/>
    <w:rsid w:val="00706D08"/>
    <w:rsid w:val="00706F1A"/>
    <w:rsid w:val="00711068"/>
    <w:rsid w:val="00711C53"/>
    <w:rsid w:val="00712822"/>
    <w:rsid w:val="00712DC9"/>
    <w:rsid w:val="0071322C"/>
    <w:rsid w:val="007138D7"/>
    <w:rsid w:val="0071394A"/>
    <w:rsid w:val="007141C8"/>
    <w:rsid w:val="00715972"/>
    <w:rsid w:val="00715CE8"/>
    <w:rsid w:val="00717E06"/>
    <w:rsid w:val="00720D21"/>
    <w:rsid w:val="00721745"/>
    <w:rsid w:val="00721C17"/>
    <w:rsid w:val="0072256B"/>
    <w:rsid w:val="0072259E"/>
    <w:rsid w:val="00722A4E"/>
    <w:rsid w:val="00723313"/>
    <w:rsid w:val="00723459"/>
    <w:rsid w:val="00723987"/>
    <w:rsid w:val="007239F2"/>
    <w:rsid w:val="00723D02"/>
    <w:rsid w:val="007241A2"/>
    <w:rsid w:val="007241B9"/>
    <w:rsid w:val="00724FB3"/>
    <w:rsid w:val="007269AB"/>
    <w:rsid w:val="00727778"/>
    <w:rsid w:val="00730B2B"/>
    <w:rsid w:val="00731C61"/>
    <w:rsid w:val="00732508"/>
    <w:rsid w:val="007327CE"/>
    <w:rsid w:val="00733A71"/>
    <w:rsid w:val="007344C9"/>
    <w:rsid w:val="007350D8"/>
    <w:rsid w:val="007371DC"/>
    <w:rsid w:val="0074114D"/>
    <w:rsid w:val="00741E6F"/>
    <w:rsid w:val="00742347"/>
    <w:rsid w:val="00743BAD"/>
    <w:rsid w:val="00747206"/>
    <w:rsid w:val="00747C8C"/>
    <w:rsid w:val="00747DC1"/>
    <w:rsid w:val="00750B3F"/>
    <w:rsid w:val="00751120"/>
    <w:rsid w:val="007515A3"/>
    <w:rsid w:val="007517D3"/>
    <w:rsid w:val="00751CED"/>
    <w:rsid w:val="00752385"/>
    <w:rsid w:val="007524B9"/>
    <w:rsid w:val="00752928"/>
    <w:rsid w:val="00754BD0"/>
    <w:rsid w:val="007551BF"/>
    <w:rsid w:val="007554A3"/>
    <w:rsid w:val="00757E53"/>
    <w:rsid w:val="007603FE"/>
    <w:rsid w:val="007607EE"/>
    <w:rsid w:val="007610F7"/>
    <w:rsid w:val="00761150"/>
    <w:rsid w:val="00761D1C"/>
    <w:rsid w:val="00762267"/>
    <w:rsid w:val="00763534"/>
    <w:rsid w:val="0076414F"/>
    <w:rsid w:val="007649CC"/>
    <w:rsid w:val="007661BD"/>
    <w:rsid w:val="00766E3D"/>
    <w:rsid w:val="00767037"/>
    <w:rsid w:val="00767A06"/>
    <w:rsid w:val="00771769"/>
    <w:rsid w:val="007717C3"/>
    <w:rsid w:val="00773A24"/>
    <w:rsid w:val="00773E84"/>
    <w:rsid w:val="00773EB5"/>
    <w:rsid w:val="0077403E"/>
    <w:rsid w:val="007751CB"/>
    <w:rsid w:val="00776341"/>
    <w:rsid w:val="0077638E"/>
    <w:rsid w:val="00776BD6"/>
    <w:rsid w:val="007773CE"/>
    <w:rsid w:val="00780865"/>
    <w:rsid w:val="00781400"/>
    <w:rsid w:val="00781DB0"/>
    <w:rsid w:val="00783523"/>
    <w:rsid w:val="00783DBF"/>
    <w:rsid w:val="007848DD"/>
    <w:rsid w:val="00784B23"/>
    <w:rsid w:val="00784D97"/>
    <w:rsid w:val="00785669"/>
    <w:rsid w:val="00787D17"/>
    <w:rsid w:val="00792CFF"/>
    <w:rsid w:val="00793D33"/>
    <w:rsid w:val="00795457"/>
    <w:rsid w:val="00795851"/>
    <w:rsid w:val="007958FD"/>
    <w:rsid w:val="0079656F"/>
    <w:rsid w:val="007A1FF5"/>
    <w:rsid w:val="007A21A0"/>
    <w:rsid w:val="007A39B7"/>
    <w:rsid w:val="007A4D85"/>
    <w:rsid w:val="007A56B6"/>
    <w:rsid w:val="007A627D"/>
    <w:rsid w:val="007A6709"/>
    <w:rsid w:val="007A74BD"/>
    <w:rsid w:val="007B1158"/>
    <w:rsid w:val="007B1C6C"/>
    <w:rsid w:val="007B2A70"/>
    <w:rsid w:val="007B30DB"/>
    <w:rsid w:val="007B503C"/>
    <w:rsid w:val="007B5134"/>
    <w:rsid w:val="007B51E3"/>
    <w:rsid w:val="007B59AD"/>
    <w:rsid w:val="007B612F"/>
    <w:rsid w:val="007B683B"/>
    <w:rsid w:val="007B70A6"/>
    <w:rsid w:val="007C03F0"/>
    <w:rsid w:val="007C108A"/>
    <w:rsid w:val="007C2D18"/>
    <w:rsid w:val="007C2DF0"/>
    <w:rsid w:val="007C2F08"/>
    <w:rsid w:val="007C3FCA"/>
    <w:rsid w:val="007C44EE"/>
    <w:rsid w:val="007C50C0"/>
    <w:rsid w:val="007C58EF"/>
    <w:rsid w:val="007C616E"/>
    <w:rsid w:val="007C6336"/>
    <w:rsid w:val="007C6912"/>
    <w:rsid w:val="007C765E"/>
    <w:rsid w:val="007C7D15"/>
    <w:rsid w:val="007D0B7B"/>
    <w:rsid w:val="007D10D5"/>
    <w:rsid w:val="007D138B"/>
    <w:rsid w:val="007D1F76"/>
    <w:rsid w:val="007D22B6"/>
    <w:rsid w:val="007D3EBB"/>
    <w:rsid w:val="007D42DA"/>
    <w:rsid w:val="007D5B56"/>
    <w:rsid w:val="007D5E0F"/>
    <w:rsid w:val="007D70D2"/>
    <w:rsid w:val="007D763D"/>
    <w:rsid w:val="007D7B60"/>
    <w:rsid w:val="007D7B74"/>
    <w:rsid w:val="007E1977"/>
    <w:rsid w:val="007E20C8"/>
    <w:rsid w:val="007E2F37"/>
    <w:rsid w:val="007E4166"/>
    <w:rsid w:val="007E4275"/>
    <w:rsid w:val="007E46DB"/>
    <w:rsid w:val="007E5292"/>
    <w:rsid w:val="007E6195"/>
    <w:rsid w:val="007F4053"/>
    <w:rsid w:val="007F425C"/>
    <w:rsid w:val="007F42ED"/>
    <w:rsid w:val="007F4430"/>
    <w:rsid w:val="007F6567"/>
    <w:rsid w:val="00800D32"/>
    <w:rsid w:val="0080233F"/>
    <w:rsid w:val="008035FC"/>
    <w:rsid w:val="00803AAA"/>
    <w:rsid w:val="00803AF7"/>
    <w:rsid w:val="00804B8F"/>
    <w:rsid w:val="00804BC2"/>
    <w:rsid w:val="00804CA7"/>
    <w:rsid w:val="008052E3"/>
    <w:rsid w:val="00805E6C"/>
    <w:rsid w:val="008067ED"/>
    <w:rsid w:val="00810AE3"/>
    <w:rsid w:val="00812015"/>
    <w:rsid w:val="0081343A"/>
    <w:rsid w:val="008147B0"/>
    <w:rsid w:val="008147D4"/>
    <w:rsid w:val="00815E7E"/>
    <w:rsid w:val="00817A8F"/>
    <w:rsid w:val="008201D0"/>
    <w:rsid w:val="00821033"/>
    <w:rsid w:val="0082230A"/>
    <w:rsid w:val="00822B63"/>
    <w:rsid w:val="0082396B"/>
    <w:rsid w:val="008239A2"/>
    <w:rsid w:val="00823AB5"/>
    <w:rsid w:val="00823F36"/>
    <w:rsid w:val="0082418D"/>
    <w:rsid w:val="00824718"/>
    <w:rsid w:val="00825A5A"/>
    <w:rsid w:val="00825D4F"/>
    <w:rsid w:val="00826089"/>
    <w:rsid w:val="00826B5E"/>
    <w:rsid w:val="00830A1F"/>
    <w:rsid w:val="00830C95"/>
    <w:rsid w:val="00831198"/>
    <w:rsid w:val="0083157F"/>
    <w:rsid w:val="00831DB0"/>
    <w:rsid w:val="00832085"/>
    <w:rsid w:val="00832670"/>
    <w:rsid w:val="008329CA"/>
    <w:rsid w:val="008330EC"/>
    <w:rsid w:val="008333B6"/>
    <w:rsid w:val="00833C33"/>
    <w:rsid w:val="008349F5"/>
    <w:rsid w:val="00842D28"/>
    <w:rsid w:val="008444DF"/>
    <w:rsid w:val="008447FD"/>
    <w:rsid w:val="00844805"/>
    <w:rsid w:val="00844F2C"/>
    <w:rsid w:val="008453D1"/>
    <w:rsid w:val="00845E93"/>
    <w:rsid w:val="008460DA"/>
    <w:rsid w:val="008462BA"/>
    <w:rsid w:val="00850999"/>
    <w:rsid w:val="008522BB"/>
    <w:rsid w:val="00852CBB"/>
    <w:rsid w:val="008541C3"/>
    <w:rsid w:val="008546E7"/>
    <w:rsid w:val="00855774"/>
    <w:rsid w:val="00857FAF"/>
    <w:rsid w:val="008614AB"/>
    <w:rsid w:val="008634BD"/>
    <w:rsid w:val="008636B4"/>
    <w:rsid w:val="00863C88"/>
    <w:rsid w:val="00864211"/>
    <w:rsid w:val="0086457F"/>
    <w:rsid w:val="00864C2B"/>
    <w:rsid w:val="00864F58"/>
    <w:rsid w:val="00865078"/>
    <w:rsid w:val="008659B9"/>
    <w:rsid w:val="00865C6F"/>
    <w:rsid w:val="0086624B"/>
    <w:rsid w:val="0086671B"/>
    <w:rsid w:val="00866F64"/>
    <w:rsid w:val="00870401"/>
    <w:rsid w:val="00870F93"/>
    <w:rsid w:val="0087105C"/>
    <w:rsid w:val="00871075"/>
    <w:rsid w:val="00871407"/>
    <w:rsid w:val="00871DD4"/>
    <w:rsid w:val="00873DBB"/>
    <w:rsid w:val="00874D04"/>
    <w:rsid w:val="00874FEC"/>
    <w:rsid w:val="00875272"/>
    <w:rsid w:val="0087727C"/>
    <w:rsid w:val="00880916"/>
    <w:rsid w:val="00880CF5"/>
    <w:rsid w:val="008815A5"/>
    <w:rsid w:val="00881AE9"/>
    <w:rsid w:val="00881F8E"/>
    <w:rsid w:val="00882337"/>
    <w:rsid w:val="00882BD8"/>
    <w:rsid w:val="0088356C"/>
    <w:rsid w:val="00883865"/>
    <w:rsid w:val="00884631"/>
    <w:rsid w:val="0088524A"/>
    <w:rsid w:val="008856B0"/>
    <w:rsid w:val="0088641B"/>
    <w:rsid w:val="00886DB1"/>
    <w:rsid w:val="00886DB9"/>
    <w:rsid w:val="008875AE"/>
    <w:rsid w:val="00887F39"/>
    <w:rsid w:val="008902E0"/>
    <w:rsid w:val="00893515"/>
    <w:rsid w:val="008948C3"/>
    <w:rsid w:val="00894964"/>
    <w:rsid w:val="00894DB9"/>
    <w:rsid w:val="00896B73"/>
    <w:rsid w:val="00897831"/>
    <w:rsid w:val="00897C4D"/>
    <w:rsid w:val="008A0698"/>
    <w:rsid w:val="008A0B63"/>
    <w:rsid w:val="008A2AA7"/>
    <w:rsid w:val="008A3722"/>
    <w:rsid w:val="008A3DD5"/>
    <w:rsid w:val="008A4584"/>
    <w:rsid w:val="008A4896"/>
    <w:rsid w:val="008A4C20"/>
    <w:rsid w:val="008A4C6E"/>
    <w:rsid w:val="008A53D5"/>
    <w:rsid w:val="008A579E"/>
    <w:rsid w:val="008A5F97"/>
    <w:rsid w:val="008A6BB1"/>
    <w:rsid w:val="008A6FEE"/>
    <w:rsid w:val="008A7132"/>
    <w:rsid w:val="008B0353"/>
    <w:rsid w:val="008B0A5D"/>
    <w:rsid w:val="008B2253"/>
    <w:rsid w:val="008B23F0"/>
    <w:rsid w:val="008B5764"/>
    <w:rsid w:val="008B5F9C"/>
    <w:rsid w:val="008B6851"/>
    <w:rsid w:val="008B6861"/>
    <w:rsid w:val="008B76A3"/>
    <w:rsid w:val="008C0C42"/>
    <w:rsid w:val="008C245C"/>
    <w:rsid w:val="008C2560"/>
    <w:rsid w:val="008C416F"/>
    <w:rsid w:val="008C44EB"/>
    <w:rsid w:val="008C4B2F"/>
    <w:rsid w:val="008C4D40"/>
    <w:rsid w:val="008C62D8"/>
    <w:rsid w:val="008C6E1B"/>
    <w:rsid w:val="008D0F0E"/>
    <w:rsid w:val="008D1B1D"/>
    <w:rsid w:val="008D3C6E"/>
    <w:rsid w:val="008D52B6"/>
    <w:rsid w:val="008D58F4"/>
    <w:rsid w:val="008D5B9D"/>
    <w:rsid w:val="008D62BC"/>
    <w:rsid w:val="008D665B"/>
    <w:rsid w:val="008D6723"/>
    <w:rsid w:val="008D686C"/>
    <w:rsid w:val="008D70D7"/>
    <w:rsid w:val="008D75F7"/>
    <w:rsid w:val="008D7E5B"/>
    <w:rsid w:val="008E0A0C"/>
    <w:rsid w:val="008E2531"/>
    <w:rsid w:val="008E3AE9"/>
    <w:rsid w:val="008E3DC3"/>
    <w:rsid w:val="008E43A9"/>
    <w:rsid w:val="008E7C20"/>
    <w:rsid w:val="008F0842"/>
    <w:rsid w:val="008F15FA"/>
    <w:rsid w:val="008F1AC2"/>
    <w:rsid w:val="008F386F"/>
    <w:rsid w:val="008F3E73"/>
    <w:rsid w:val="008F40F7"/>
    <w:rsid w:val="008F4DD2"/>
    <w:rsid w:val="008F5B1A"/>
    <w:rsid w:val="008F620C"/>
    <w:rsid w:val="008F6CBE"/>
    <w:rsid w:val="008F71C7"/>
    <w:rsid w:val="008F74E1"/>
    <w:rsid w:val="00901948"/>
    <w:rsid w:val="00901DB1"/>
    <w:rsid w:val="00902B79"/>
    <w:rsid w:val="00903182"/>
    <w:rsid w:val="00903ED9"/>
    <w:rsid w:val="009055CA"/>
    <w:rsid w:val="00906CFD"/>
    <w:rsid w:val="009070B4"/>
    <w:rsid w:val="009071A3"/>
    <w:rsid w:val="00907915"/>
    <w:rsid w:val="00911145"/>
    <w:rsid w:val="00911C16"/>
    <w:rsid w:val="009121F4"/>
    <w:rsid w:val="009135E1"/>
    <w:rsid w:val="00913DA5"/>
    <w:rsid w:val="00913E8A"/>
    <w:rsid w:val="009141A2"/>
    <w:rsid w:val="009152DA"/>
    <w:rsid w:val="009166EB"/>
    <w:rsid w:val="00917DC2"/>
    <w:rsid w:val="00917F66"/>
    <w:rsid w:val="009214E2"/>
    <w:rsid w:val="00922361"/>
    <w:rsid w:val="009223EA"/>
    <w:rsid w:val="00922D2B"/>
    <w:rsid w:val="009231FE"/>
    <w:rsid w:val="00923729"/>
    <w:rsid w:val="00923B21"/>
    <w:rsid w:val="00924A02"/>
    <w:rsid w:val="00925DD0"/>
    <w:rsid w:val="00925E19"/>
    <w:rsid w:val="00926A9D"/>
    <w:rsid w:val="00927F79"/>
    <w:rsid w:val="00930065"/>
    <w:rsid w:val="009300CB"/>
    <w:rsid w:val="00930175"/>
    <w:rsid w:val="00930312"/>
    <w:rsid w:val="00930620"/>
    <w:rsid w:val="00931A68"/>
    <w:rsid w:val="0093360A"/>
    <w:rsid w:val="009341FC"/>
    <w:rsid w:val="009358F4"/>
    <w:rsid w:val="00936320"/>
    <w:rsid w:val="00936CD4"/>
    <w:rsid w:val="00936EA0"/>
    <w:rsid w:val="00941091"/>
    <w:rsid w:val="009410CD"/>
    <w:rsid w:val="009412E5"/>
    <w:rsid w:val="00942263"/>
    <w:rsid w:val="00942832"/>
    <w:rsid w:val="009435BF"/>
    <w:rsid w:val="00943E57"/>
    <w:rsid w:val="0094420D"/>
    <w:rsid w:val="00945460"/>
    <w:rsid w:val="00946151"/>
    <w:rsid w:val="009464CA"/>
    <w:rsid w:val="00947308"/>
    <w:rsid w:val="009475A9"/>
    <w:rsid w:val="00947C61"/>
    <w:rsid w:val="00950A18"/>
    <w:rsid w:val="009516D2"/>
    <w:rsid w:val="00951BC9"/>
    <w:rsid w:val="00951BDE"/>
    <w:rsid w:val="0095303D"/>
    <w:rsid w:val="00953D56"/>
    <w:rsid w:val="009555B6"/>
    <w:rsid w:val="009605D5"/>
    <w:rsid w:val="00960898"/>
    <w:rsid w:val="00961223"/>
    <w:rsid w:val="009619EB"/>
    <w:rsid w:val="009633FD"/>
    <w:rsid w:val="00963ED4"/>
    <w:rsid w:val="00964063"/>
    <w:rsid w:val="00964D5A"/>
    <w:rsid w:val="009655FD"/>
    <w:rsid w:val="00965669"/>
    <w:rsid w:val="00966D35"/>
    <w:rsid w:val="00966DF1"/>
    <w:rsid w:val="00967EA3"/>
    <w:rsid w:val="00970053"/>
    <w:rsid w:val="00970061"/>
    <w:rsid w:val="0097076C"/>
    <w:rsid w:val="009713EE"/>
    <w:rsid w:val="00971763"/>
    <w:rsid w:val="009723FC"/>
    <w:rsid w:val="00972566"/>
    <w:rsid w:val="00972AB9"/>
    <w:rsid w:val="009742A2"/>
    <w:rsid w:val="009759FB"/>
    <w:rsid w:val="00976325"/>
    <w:rsid w:val="00976627"/>
    <w:rsid w:val="0097669A"/>
    <w:rsid w:val="009767A9"/>
    <w:rsid w:val="00980A3B"/>
    <w:rsid w:val="0098139A"/>
    <w:rsid w:val="009816EC"/>
    <w:rsid w:val="009820F1"/>
    <w:rsid w:val="00982D4C"/>
    <w:rsid w:val="00983288"/>
    <w:rsid w:val="00984877"/>
    <w:rsid w:val="00984BD0"/>
    <w:rsid w:val="0098539C"/>
    <w:rsid w:val="00985B04"/>
    <w:rsid w:val="00986978"/>
    <w:rsid w:val="0099017B"/>
    <w:rsid w:val="00990A64"/>
    <w:rsid w:val="009913E1"/>
    <w:rsid w:val="00991872"/>
    <w:rsid w:val="009928F5"/>
    <w:rsid w:val="00992950"/>
    <w:rsid w:val="00993A29"/>
    <w:rsid w:val="00993B49"/>
    <w:rsid w:val="00993DEB"/>
    <w:rsid w:val="0099499F"/>
    <w:rsid w:val="00995377"/>
    <w:rsid w:val="00995985"/>
    <w:rsid w:val="00995AED"/>
    <w:rsid w:val="00995E3F"/>
    <w:rsid w:val="0099627E"/>
    <w:rsid w:val="009962CB"/>
    <w:rsid w:val="009965E1"/>
    <w:rsid w:val="00996F9C"/>
    <w:rsid w:val="00997021"/>
    <w:rsid w:val="0099745C"/>
    <w:rsid w:val="009A1261"/>
    <w:rsid w:val="009A12C5"/>
    <w:rsid w:val="009A2A65"/>
    <w:rsid w:val="009A2CA0"/>
    <w:rsid w:val="009A3892"/>
    <w:rsid w:val="009A622A"/>
    <w:rsid w:val="009A6ED3"/>
    <w:rsid w:val="009B0426"/>
    <w:rsid w:val="009B0950"/>
    <w:rsid w:val="009B0C06"/>
    <w:rsid w:val="009B18EA"/>
    <w:rsid w:val="009B29C5"/>
    <w:rsid w:val="009B3231"/>
    <w:rsid w:val="009B327D"/>
    <w:rsid w:val="009B39D3"/>
    <w:rsid w:val="009B3A7E"/>
    <w:rsid w:val="009B57F2"/>
    <w:rsid w:val="009B597B"/>
    <w:rsid w:val="009B5A9D"/>
    <w:rsid w:val="009B780C"/>
    <w:rsid w:val="009C1B01"/>
    <w:rsid w:val="009C2F61"/>
    <w:rsid w:val="009C378F"/>
    <w:rsid w:val="009C3C5F"/>
    <w:rsid w:val="009C5601"/>
    <w:rsid w:val="009C57A1"/>
    <w:rsid w:val="009C5B41"/>
    <w:rsid w:val="009C6825"/>
    <w:rsid w:val="009C7A9A"/>
    <w:rsid w:val="009D0475"/>
    <w:rsid w:val="009D192F"/>
    <w:rsid w:val="009D382B"/>
    <w:rsid w:val="009D4085"/>
    <w:rsid w:val="009D41EC"/>
    <w:rsid w:val="009D6850"/>
    <w:rsid w:val="009D7583"/>
    <w:rsid w:val="009D7A38"/>
    <w:rsid w:val="009E03DB"/>
    <w:rsid w:val="009E03EF"/>
    <w:rsid w:val="009E1645"/>
    <w:rsid w:val="009E2262"/>
    <w:rsid w:val="009E238E"/>
    <w:rsid w:val="009E2EC5"/>
    <w:rsid w:val="009E3920"/>
    <w:rsid w:val="009E39C0"/>
    <w:rsid w:val="009E3DCA"/>
    <w:rsid w:val="009E439D"/>
    <w:rsid w:val="009E47C9"/>
    <w:rsid w:val="009E4A5A"/>
    <w:rsid w:val="009E4EF9"/>
    <w:rsid w:val="009E53E1"/>
    <w:rsid w:val="009E5941"/>
    <w:rsid w:val="009F067F"/>
    <w:rsid w:val="009F12FE"/>
    <w:rsid w:val="009F1397"/>
    <w:rsid w:val="009F27D8"/>
    <w:rsid w:val="009F3868"/>
    <w:rsid w:val="009F3AA9"/>
    <w:rsid w:val="009F41AE"/>
    <w:rsid w:val="009F4695"/>
    <w:rsid w:val="009F60D0"/>
    <w:rsid w:val="009F6B77"/>
    <w:rsid w:val="009F6DCB"/>
    <w:rsid w:val="009F7331"/>
    <w:rsid w:val="00A01123"/>
    <w:rsid w:val="00A01773"/>
    <w:rsid w:val="00A01F12"/>
    <w:rsid w:val="00A02922"/>
    <w:rsid w:val="00A0324D"/>
    <w:rsid w:val="00A03D2C"/>
    <w:rsid w:val="00A03E72"/>
    <w:rsid w:val="00A0573B"/>
    <w:rsid w:val="00A05DE2"/>
    <w:rsid w:val="00A0629B"/>
    <w:rsid w:val="00A0739C"/>
    <w:rsid w:val="00A075E3"/>
    <w:rsid w:val="00A07E81"/>
    <w:rsid w:val="00A07F25"/>
    <w:rsid w:val="00A10C39"/>
    <w:rsid w:val="00A10F30"/>
    <w:rsid w:val="00A12558"/>
    <w:rsid w:val="00A12ABA"/>
    <w:rsid w:val="00A12AD7"/>
    <w:rsid w:val="00A13F83"/>
    <w:rsid w:val="00A1473B"/>
    <w:rsid w:val="00A14A0C"/>
    <w:rsid w:val="00A14B80"/>
    <w:rsid w:val="00A14BE6"/>
    <w:rsid w:val="00A1530F"/>
    <w:rsid w:val="00A15F7F"/>
    <w:rsid w:val="00A16FC5"/>
    <w:rsid w:val="00A17B4F"/>
    <w:rsid w:val="00A20236"/>
    <w:rsid w:val="00A20923"/>
    <w:rsid w:val="00A21668"/>
    <w:rsid w:val="00A24045"/>
    <w:rsid w:val="00A2515B"/>
    <w:rsid w:val="00A252C3"/>
    <w:rsid w:val="00A2552F"/>
    <w:rsid w:val="00A25EEB"/>
    <w:rsid w:val="00A26000"/>
    <w:rsid w:val="00A27E3A"/>
    <w:rsid w:val="00A27FF5"/>
    <w:rsid w:val="00A300F2"/>
    <w:rsid w:val="00A309E7"/>
    <w:rsid w:val="00A33017"/>
    <w:rsid w:val="00A33C27"/>
    <w:rsid w:val="00A3578E"/>
    <w:rsid w:val="00A35EDA"/>
    <w:rsid w:val="00A374EE"/>
    <w:rsid w:val="00A40E3A"/>
    <w:rsid w:val="00A4134E"/>
    <w:rsid w:val="00A41EBC"/>
    <w:rsid w:val="00A42760"/>
    <w:rsid w:val="00A42D74"/>
    <w:rsid w:val="00A43A04"/>
    <w:rsid w:val="00A44BA3"/>
    <w:rsid w:val="00A453FA"/>
    <w:rsid w:val="00A4581C"/>
    <w:rsid w:val="00A46253"/>
    <w:rsid w:val="00A466D8"/>
    <w:rsid w:val="00A46989"/>
    <w:rsid w:val="00A46B57"/>
    <w:rsid w:val="00A46D2D"/>
    <w:rsid w:val="00A5016B"/>
    <w:rsid w:val="00A51F54"/>
    <w:rsid w:val="00A5329D"/>
    <w:rsid w:val="00A54BC9"/>
    <w:rsid w:val="00A5518D"/>
    <w:rsid w:val="00A555CD"/>
    <w:rsid w:val="00A5581A"/>
    <w:rsid w:val="00A55DA3"/>
    <w:rsid w:val="00A60E7E"/>
    <w:rsid w:val="00A60FC5"/>
    <w:rsid w:val="00A61161"/>
    <w:rsid w:val="00A61652"/>
    <w:rsid w:val="00A617E0"/>
    <w:rsid w:val="00A62D4B"/>
    <w:rsid w:val="00A63335"/>
    <w:rsid w:val="00A646E7"/>
    <w:rsid w:val="00A64A2C"/>
    <w:rsid w:val="00A64ED9"/>
    <w:rsid w:val="00A6579A"/>
    <w:rsid w:val="00A6587E"/>
    <w:rsid w:val="00A65DBA"/>
    <w:rsid w:val="00A674A1"/>
    <w:rsid w:val="00A67874"/>
    <w:rsid w:val="00A70220"/>
    <w:rsid w:val="00A718B1"/>
    <w:rsid w:val="00A7276E"/>
    <w:rsid w:val="00A72899"/>
    <w:rsid w:val="00A73CA0"/>
    <w:rsid w:val="00A74625"/>
    <w:rsid w:val="00A7491E"/>
    <w:rsid w:val="00A74A41"/>
    <w:rsid w:val="00A755C6"/>
    <w:rsid w:val="00A76626"/>
    <w:rsid w:val="00A76C3F"/>
    <w:rsid w:val="00A77577"/>
    <w:rsid w:val="00A779B4"/>
    <w:rsid w:val="00A77A45"/>
    <w:rsid w:val="00A80798"/>
    <w:rsid w:val="00A8086C"/>
    <w:rsid w:val="00A80DA3"/>
    <w:rsid w:val="00A8174C"/>
    <w:rsid w:val="00A8286F"/>
    <w:rsid w:val="00A83A3D"/>
    <w:rsid w:val="00A840E8"/>
    <w:rsid w:val="00A85976"/>
    <w:rsid w:val="00A85B20"/>
    <w:rsid w:val="00A86CDA"/>
    <w:rsid w:val="00A86E79"/>
    <w:rsid w:val="00A8750B"/>
    <w:rsid w:val="00A87946"/>
    <w:rsid w:val="00A87B7D"/>
    <w:rsid w:val="00A87F64"/>
    <w:rsid w:val="00A906DA"/>
    <w:rsid w:val="00A9134C"/>
    <w:rsid w:val="00A929D7"/>
    <w:rsid w:val="00A92A25"/>
    <w:rsid w:val="00A92ED0"/>
    <w:rsid w:val="00A9314F"/>
    <w:rsid w:val="00A9340B"/>
    <w:rsid w:val="00A94248"/>
    <w:rsid w:val="00A94ECD"/>
    <w:rsid w:val="00A952C2"/>
    <w:rsid w:val="00A95D22"/>
    <w:rsid w:val="00A95ED8"/>
    <w:rsid w:val="00A97003"/>
    <w:rsid w:val="00AA00A4"/>
    <w:rsid w:val="00AA0E71"/>
    <w:rsid w:val="00AA136C"/>
    <w:rsid w:val="00AA1F0B"/>
    <w:rsid w:val="00AA2697"/>
    <w:rsid w:val="00AA2A80"/>
    <w:rsid w:val="00AA3C9E"/>
    <w:rsid w:val="00AA400E"/>
    <w:rsid w:val="00AA43A6"/>
    <w:rsid w:val="00AA4D96"/>
    <w:rsid w:val="00AA5EE4"/>
    <w:rsid w:val="00AA6D9A"/>
    <w:rsid w:val="00AA6FE3"/>
    <w:rsid w:val="00AA7770"/>
    <w:rsid w:val="00AA7DAC"/>
    <w:rsid w:val="00AA7F38"/>
    <w:rsid w:val="00AB120D"/>
    <w:rsid w:val="00AB1E47"/>
    <w:rsid w:val="00AB3050"/>
    <w:rsid w:val="00AB475F"/>
    <w:rsid w:val="00AB5923"/>
    <w:rsid w:val="00AB5EE4"/>
    <w:rsid w:val="00AB696D"/>
    <w:rsid w:val="00AB6972"/>
    <w:rsid w:val="00AB7799"/>
    <w:rsid w:val="00AB7D73"/>
    <w:rsid w:val="00AB7E63"/>
    <w:rsid w:val="00AB7E80"/>
    <w:rsid w:val="00AC0550"/>
    <w:rsid w:val="00AC0E5B"/>
    <w:rsid w:val="00AC1EFD"/>
    <w:rsid w:val="00AC2273"/>
    <w:rsid w:val="00AC3064"/>
    <w:rsid w:val="00AC403E"/>
    <w:rsid w:val="00AC41BE"/>
    <w:rsid w:val="00AC4470"/>
    <w:rsid w:val="00AC4678"/>
    <w:rsid w:val="00AC5357"/>
    <w:rsid w:val="00AC5774"/>
    <w:rsid w:val="00AC7838"/>
    <w:rsid w:val="00AC793D"/>
    <w:rsid w:val="00AD1AD2"/>
    <w:rsid w:val="00AD1F32"/>
    <w:rsid w:val="00AD2593"/>
    <w:rsid w:val="00AD35DA"/>
    <w:rsid w:val="00AD3B9C"/>
    <w:rsid w:val="00AD74F0"/>
    <w:rsid w:val="00AD7C07"/>
    <w:rsid w:val="00AE1458"/>
    <w:rsid w:val="00AE1E69"/>
    <w:rsid w:val="00AE622E"/>
    <w:rsid w:val="00AE69EC"/>
    <w:rsid w:val="00AE7AA3"/>
    <w:rsid w:val="00AF0DA1"/>
    <w:rsid w:val="00AF1D53"/>
    <w:rsid w:val="00AF2FCB"/>
    <w:rsid w:val="00AF33F6"/>
    <w:rsid w:val="00AF4FD7"/>
    <w:rsid w:val="00AF6C55"/>
    <w:rsid w:val="00AF7A56"/>
    <w:rsid w:val="00AF7A72"/>
    <w:rsid w:val="00B0028A"/>
    <w:rsid w:val="00B00E19"/>
    <w:rsid w:val="00B01BBC"/>
    <w:rsid w:val="00B02EB7"/>
    <w:rsid w:val="00B031C7"/>
    <w:rsid w:val="00B03981"/>
    <w:rsid w:val="00B03E7C"/>
    <w:rsid w:val="00B046C0"/>
    <w:rsid w:val="00B04B45"/>
    <w:rsid w:val="00B04FF7"/>
    <w:rsid w:val="00B0520D"/>
    <w:rsid w:val="00B060ED"/>
    <w:rsid w:val="00B07618"/>
    <w:rsid w:val="00B078B5"/>
    <w:rsid w:val="00B11537"/>
    <w:rsid w:val="00B116BA"/>
    <w:rsid w:val="00B11BBB"/>
    <w:rsid w:val="00B11C01"/>
    <w:rsid w:val="00B12767"/>
    <w:rsid w:val="00B12BF9"/>
    <w:rsid w:val="00B12ED8"/>
    <w:rsid w:val="00B131B9"/>
    <w:rsid w:val="00B14144"/>
    <w:rsid w:val="00B1629C"/>
    <w:rsid w:val="00B167CB"/>
    <w:rsid w:val="00B1768F"/>
    <w:rsid w:val="00B17DD4"/>
    <w:rsid w:val="00B20DDF"/>
    <w:rsid w:val="00B212D3"/>
    <w:rsid w:val="00B21854"/>
    <w:rsid w:val="00B22A6F"/>
    <w:rsid w:val="00B22B49"/>
    <w:rsid w:val="00B23029"/>
    <w:rsid w:val="00B232DF"/>
    <w:rsid w:val="00B23670"/>
    <w:rsid w:val="00B24D77"/>
    <w:rsid w:val="00B260C0"/>
    <w:rsid w:val="00B26690"/>
    <w:rsid w:val="00B26B32"/>
    <w:rsid w:val="00B30423"/>
    <w:rsid w:val="00B30A30"/>
    <w:rsid w:val="00B314EF"/>
    <w:rsid w:val="00B319C4"/>
    <w:rsid w:val="00B3235B"/>
    <w:rsid w:val="00B3248E"/>
    <w:rsid w:val="00B32DC7"/>
    <w:rsid w:val="00B3386E"/>
    <w:rsid w:val="00B338F5"/>
    <w:rsid w:val="00B3396C"/>
    <w:rsid w:val="00B33D4E"/>
    <w:rsid w:val="00B34016"/>
    <w:rsid w:val="00B340F6"/>
    <w:rsid w:val="00B345E0"/>
    <w:rsid w:val="00B3540B"/>
    <w:rsid w:val="00B360BC"/>
    <w:rsid w:val="00B36629"/>
    <w:rsid w:val="00B36F48"/>
    <w:rsid w:val="00B402E1"/>
    <w:rsid w:val="00B41C40"/>
    <w:rsid w:val="00B422B9"/>
    <w:rsid w:val="00B42AC7"/>
    <w:rsid w:val="00B43AFC"/>
    <w:rsid w:val="00B43E54"/>
    <w:rsid w:val="00B4530C"/>
    <w:rsid w:val="00B45636"/>
    <w:rsid w:val="00B45FBE"/>
    <w:rsid w:val="00B4653D"/>
    <w:rsid w:val="00B46F1E"/>
    <w:rsid w:val="00B505DD"/>
    <w:rsid w:val="00B514FA"/>
    <w:rsid w:val="00B52768"/>
    <w:rsid w:val="00B53657"/>
    <w:rsid w:val="00B537E9"/>
    <w:rsid w:val="00B54C73"/>
    <w:rsid w:val="00B55E2A"/>
    <w:rsid w:val="00B55E5B"/>
    <w:rsid w:val="00B56636"/>
    <w:rsid w:val="00B56A40"/>
    <w:rsid w:val="00B56A74"/>
    <w:rsid w:val="00B57145"/>
    <w:rsid w:val="00B61AD8"/>
    <w:rsid w:val="00B61C53"/>
    <w:rsid w:val="00B622F2"/>
    <w:rsid w:val="00B6261E"/>
    <w:rsid w:val="00B62B5C"/>
    <w:rsid w:val="00B63A2D"/>
    <w:rsid w:val="00B643BA"/>
    <w:rsid w:val="00B6496A"/>
    <w:rsid w:val="00B655DF"/>
    <w:rsid w:val="00B663E7"/>
    <w:rsid w:val="00B666C0"/>
    <w:rsid w:val="00B66D7C"/>
    <w:rsid w:val="00B7007A"/>
    <w:rsid w:val="00B701D3"/>
    <w:rsid w:val="00B70280"/>
    <w:rsid w:val="00B72529"/>
    <w:rsid w:val="00B73D3B"/>
    <w:rsid w:val="00B73ECB"/>
    <w:rsid w:val="00B74334"/>
    <w:rsid w:val="00B75F53"/>
    <w:rsid w:val="00B7610E"/>
    <w:rsid w:val="00B76663"/>
    <w:rsid w:val="00B76BB7"/>
    <w:rsid w:val="00B771D5"/>
    <w:rsid w:val="00B8098B"/>
    <w:rsid w:val="00B80DCD"/>
    <w:rsid w:val="00B81007"/>
    <w:rsid w:val="00B8197C"/>
    <w:rsid w:val="00B82DCC"/>
    <w:rsid w:val="00B849B9"/>
    <w:rsid w:val="00B86465"/>
    <w:rsid w:val="00B87B27"/>
    <w:rsid w:val="00B87CA7"/>
    <w:rsid w:val="00B903E7"/>
    <w:rsid w:val="00B9384B"/>
    <w:rsid w:val="00B93B20"/>
    <w:rsid w:val="00B93BBC"/>
    <w:rsid w:val="00B94F06"/>
    <w:rsid w:val="00B95FFD"/>
    <w:rsid w:val="00B96DC9"/>
    <w:rsid w:val="00BA01A5"/>
    <w:rsid w:val="00BA14E1"/>
    <w:rsid w:val="00BA1610"/>
    <w:rsid w:val="00BA16B3"/>
    <w:rsid w:val="00BA3022"/>
    <w:rsid w:val="00BA331F"/>
    <w:rsid w:val="00BA3490"/>
    <w:rsid w:val="00BA48CC"/>
    <w:rsid w:val="00BA56D3"/>
    <w:rsid w:val="00BB0837"/>
    <w:rsid w:val="00BB1ECE"/>
    <w:rsid w:val="00BB1F28"/>
    <w:rsid w:val="00BB23A1"/>
    <w:rsid w:val="00BB487D"/>
    <w:rsid w:val="00BB4BC5"/>
    <w:rsid w:val="00BB4FB1"/>
    <w:rsid w:val="00BB53C9"/>
    <w:rsid w:val="00BB566B"/>
    <w:rsid w:val="00BB5BA4"/>
    <w:rsid w:val="00BB5BE4"/>
    <w:rsid w:val="00BB69E8"/>
    <w:rsid w:val="00BC2AF2"/>
    <w:rsid w:val="00BC3558"/>
    <w:rsid w:val="00BC3C41"/>
    <w:rsid w:val="00BC482F"/>
    <w:rsid w:val="00BC4844"/>
    <w:rsid w:val="00BC55A3"/>
    <w:rsid w:val="00BC5879"/>
    <w:rsid w:val="00BC5C20"/>
    <w:rsid w:val="00BC62EC"/>
    <w:rsid w:val="00BC6522"/>
    <w:rsid w:val="00BC6B55"/>
    <w:rsid w:val="00BC791C"/>
    <w:rsid w:val="00BC7F2B"/>
    <w:rsid w:val="00BD0350"/>
    <w:rsid w:val="00BD08F7"/>
    <w:rsid w:val="00BD1341"/>
    <w:rsid w:val="00BD28A8"/>
    <w:rsid w:val="00BD2A0C"/>
    <w:rsid w:val="00BD2BB4"/>
    <w:rsid w:val="00BD32B2"/>
    <w:rsid w:val="00BD515B"/>
    <w:rsid w:val="00BD577F"/>
    <w:rsid w:val="00BD57FE"/>
    <w:rsid w:val="00BD58DB"/>
    <w:rsid w:val="00BD6125"/>
    <w:rsid w:val="00BD69DD"/>
    <w:rsid w:val="00BD75E5"/>
    <w:rsid w:val="00BD7B1E"/>
    <w:rsid w:val="00BD7EF2"/>
    <w:rsid w:val="00BE0301"/>
    <w:rsid w:val="00BE044C"/>
    <w:rsid w:val="00BE1475"/>
    <w:rsid w:val="00BE17F5"/>
    <w:rsid w:val="00BE2B5E"/>
    <w:rsid w:val="00BE31E7"/>
    <w:rsid w:val="00BE51D3"/>
    <w:rsid w:val="00BE5220"/>
    <w:rsid w:val="00BE5A1B"/>
    <w:rsid w:val="00BE5BF8"/>
    <w:rsid w:val="00BE611F"/>
    <w:rsid w:val="00BF0021"/>
    <w:rsid w:val="00BF1B90"/>
    <w:rsid w:val="00BF21C8"/>
    <w:rsid w:val="00BF250B"/>
    <w:rsid w:val="00BF3AE2"/>
    <w:rsid w:val="00BF4990"/>
    <w:rsid w:val="00BF4C3E"/>
    <w:rsid w:val="00BF4E58"/>
    <w:rsid w:val="00BF4F36"/>
    <w:rsid w:val="00BF51D1"/>
    <w:rsid w:val="00BF67F6"/>
    <w:rsid w:val="00BF6CBD"/>
    <w:rsid w:val="00BF72C7"/>
    <w:rsid w:val="00C0136B"/>
    <w:rsid w:val="00C02560"/>
    <w:rsid w:val="00C02879"/>
    <w:rsid w:val="00C030EC"/>
    <w:rsid w:val="00C045D7"/>
    <w:rsid w:val="00C04E48"/>
    <w:rsid w:val="00C05F09"/>
    <w:rsid w:val="00C06553"/>
    <w:rsid w:val="00C065FF"/>
    <w:rsid w:val="00C07E4D"/>
    <w:rsid w:val="00C10CAB"/>
    <w:rsid w:val="00C11A4E"/>
    <w:rsid w:val="00C11B52"/>
    <w:rsid w:val="00C11FFC"/>
    <w:rsid w:val="00C13BD0"/>
    <w:rsid w:val="00C13E4C"/>
    <w:rsid w:val="00C14702"/>
    <w:rsid w:val="00C14AAD"/>
    <w:rsid w:val="00C15C4F"/>
    <w:rsid w:val="00C15FBA"/>
    <w:rsid w:val="00C16391"/>
    <w:rsid w:val="00C1701E"/>
    <w:rsid w:val="00C17A75"/>
    <w:rsid w:val="00C17EB9"/>
    <w:rsid w:val="00C20187"/>
    <w:rsid w:val="00C21993"/>
    <w:rsid w:val="00C21C83"/>
    <w:rsid w:val="00C21F10"/>
    <w:rsid w:val="00C2207C"/>
    <w:rsid w:val="00C22782"/>
    <w:rsid w:val="00C22CD6"/>
    <w:rsid w:val="00C23127"/>
    <w:rsid w:val="00C234F0"/>
    <w:rsid w:val="00C23C35"/>
    <w:rsid w:val="00C23E60"/>
    <w:rsid w:val="00C24E9B"/>
    <w:rsid w:val="00C270E0"/>
    <w:rsid w:val="00C273F2"/>
    <w:rsid w:val="00C307BA"/>
    <w:rsid w:val="00C30ACB"/>
    <w:rsid w:val="00C30E09"/>
    <w:rsid w:val="00C3170E"/>
    <w:rsid w:val="00C320C0"/>
    <w:rsid w:val="00C33E81"/>
    <w:rsid w:val="00C36EBD"/>
    <w:rsid w:val="00C3702F"/>
    <w:rsid w:val="00C4043A"/>
    <w:rsid w:val="00C420E1"/>
    <w:rsid w:val="00C4332D"/>
    <w:rsid w:val="00C43AFE"/>
    <w:rsid w:val="00C43B22"/>
    <w:rsid w:val="00C43CEE"/>
    <w:rsid w:val="00C4494E"/>
    <w:rsid w:val="00C45A65"/>
    <w:rsid w:val="00C46604"/>
    <w:rsid w:val="00C4759A"/>
    <w:rsid w:val="00C50E0D"/>
    <w:rsid w:val="00C51878"/>
    <w:rsid w:val="00C51BF1"/>
    <w:rsid w:val="00C52433"/>
    <w:rsid w:val="00C52686"/>
    <w:rsid w:val="00C5390E"/>
    <w:rsid w:val="00C5482C"/>
    <w:rsid w:val="00C54839"/>
    <w:rsid w:val="00C5491C"/>
    <w:rsid w:val="00C57E7B"/>
    <w:rsid w:val="00C6099D"/>
    <w:rsid w:val="00C61521"/>
    <w:rsid w:val="00C61C05"/>
    <w:rsid w:val="00C63CD2"/>
    <w:rsid w:val="00C6456D"/>
    <w:rsid w:val="00C649B2"/>
    <w:rsid w:val="00C64F22"/>
    <w:rsid w:val="00C66929"/>
    <w:rsid w:val="00C67A1F"/>
    <w:rsid w:val="00C67FE2"/>
    <w:rsid w:val="00C70E39"/>
    <w:rsid w:val="00C711D1"/>
    <w:rsid w:val="00C72A18"/>
    <w:rsid w:val="00C72FB4"/>
    <w:rsid w:val="00C73399"/>
    <w:rsid w:val="00C7370A"/>
    <w:rsid w:val="00C73B03"/>
    <w:rsid w:val="00C745F0"/>
    <w:rsid w:val="00C7497B"/>
    <w:rsid w:val="00C762E0"/>
    <w:rsid w:val="00C77140"/>
    <w:rsid w:val="00C801DB"/>
    <w:rsid w:val="00C80357"/>
    <w:rsid w:val="00C814D4"/>
    <w:rsid w:val="00C834F0"/>
    <w:rsid w:val="00C83692"/>
    <w:rsid w:val="00C8494F"/>
    <w:rsid w:val="00C86D84"/>
    <w:rsid w:val="00C86DBA"/>
    <w:rsid w:val="00C873AE"/>
    <w:rsid w:val="00C87655"/>
    <w:rsid w:val="00C879CC"/>
    <w:rsid w:val="00C908A0"/>
    <w:rsid w:val="00C91165"/>
    <w:rsid w:val="00C91911"/>
    <w:rsid w:val="00C92EF3"/>
    <w:rsid w:val="00C92F14"/>
    <w:rsid w:val="00C93816"/>
    <w:rsid w:val="00C93849"/>
    <w:rsid w:val="00C95127"/>
    <w:rsid w:val="00C96470"/>
    <w:rsid w:val="00C97696"/>
    <w:rsid w:val="00CA1A32"/>
    <w:rsid w:val="00CA1EDB"/>
    <w:rsid w:val="00CA2543"/>
    <w:rsid w:val="00CA444B"/>
    <w:rsid w:val="00CA519E"/>
    <w:rsid w:val="00CA583E"/>
    <w:rsid w:val="00CA7345"/>
    <w:rsid w:val="00CA78F2"/>
    <w:rsid w:val="00CB0484"/>
    <w:rsid w:val="00CB201C"/>
    <w:rsid w:val="00CB2A29"/>
    <w:rsid w:val="00CB3AF3"/>
    <w:rsid w:val="00CB4141"/>
    <w:rsid w:val="00CB470A"/>
    <w:rsid w:val="00CB5242"/>
    <w:rsid w:val="00CB5B1F"/>
    <w:rsid w:val="00CB63DC"/>
    <w:rsid w:val="00CB68E6"/>
    <w:rsid w:val="00CB6FB2"/>
    <w:rsid w:val="00CB75C9"/>
    <w:rsid w:val="00CC2466"/>
    <w:rsid w:val="00CC35AF"/>
    <w:rsid w:val="00CC4059"/>
    <w:rsid w:val="00CC59EC"/>
    <w:rsid w:val="00CC5E23"/>
    <w:rsid w:val="00CC5FB3"/>
    <w:rsid w:val="00CC6C84"/>
    <w:rsid w:val="00CC7ED8"/>
    <w:rsid w:val="00CD02FD"/>
    <w:rsid w:val="00CD0F6A"/>
    <w:rsid w:val="00CD169E"/>
    <w:rsid w:val="00CD300F"/>
    <w:rsid w:val="00CD3C34"/>
    <w:rsid w:val="00CD4139"/>
    <w:rsid w:val="00CD4B15"/>
    <w:rsid w:val="00CD4F22"/>
    <w:rsid w:val="00CD5312"/>
    <w:rsid w:val="00CD5500"/>
    <w:rsid w:val="00CD5827"/>
    <w:rsid w:val="00CD5E29"/>
    <w:rsid w:val="00CD6724"/>
    <w:rsid w:val="00CD744D"/>
    <w:rsid w:val="00CE113B"/>
    <w:rsid w:val="00CE1909"/>
    <w:rsid w:val="00CE200C"/>
    <w:rsid w:val="00CE211B"/>
    <w:rsid w:val="00CE2704"/>
    <w:rsid w:val="00CE2954"/>
    <w:rsid w:val="00CE420E"/>
    <w:rsid w:val="00CE5E00"/>
    <w:rsid w:val="00CE7E7A"/>
    <w:rsid w:val="00CF1700"/>
    <w:rsid w:val="00CF1879"/>
    <w:rsid w:val="00CF1EB9"/>
    <w:rsid w:val="00CF22C6"/>
    <w:rsid w:val="00CF378A"/>
    <w:rsid w:val="00CF41A9"/>
    <w:rsid w:val="00CF520A"/>
    <w:rsid w:val="00CF57DF"/>
    <w:rsid w:val="00CF5B0D"/>
    <w:rsid w:val="00CF5EAE"/>
    <w:rsid w:val="00CF6182"/>
    <w:rsid w:val="00CF66DF"/>
    <w:rsid w:val="00CF76B8"/>
    <w:rsid w:val="00CF78CC"/>
    <w:rsid w:val="00D02A2D"/>
    <w:rsid w:val="00D02CA1"/>
    <w:rsid w:val="00D03F0E"/>
    <w:rsid w:val="00D04262"/>
    <w:rsid w:val="00D04A70"/>
    <w:rsid w:val="00D04E03"/>
    <w:rsid w:val="00D06B31"/>
    <w:rsid w:val="00D06F8B"/>
    <w:rsid w:val="00D07550"/>
    <w:rsid w:val="00D10520"/>
    <w:rsid w:val="00D110C9"/>
    <w:rsid w:val="00D11B9F"/>
    <w:rsid w:val="00D1272E"/>
    <w:rsid w:val="00D13CB8"/>
    <w:rsid w:val="00D14D87"/>
    <w:rsid w:val="00D1684C"/>
    <w:rsid w:val="00D1762F"/>
    <w:rsid w:val="00D17A7C"/>
    <w:rsid w:val="00D20675"/>
    <w:rsid w:val="00D21823"/>
    <w:rsid w:val="00D21C18"/>
    <w:rsid w:val="00D2427D"/>
    <w:rsid w:val="00D24878"/>
    <w:rsid w:val="00D26574"/>
    <w:rsid w:val="00D266B3"/>
    <w:rsid w:val="00D30DA3"/>
    <w:rsid w:val="00D319DD"/>
    <w:rsid w:val="00D31DA7"/>
    <w:rsid w:val="00D32414"/>
    <w:rsid w:val="00D32FAF"/>
    <w:rsid w:val="00D3492D"/>
    <w:rsid w:val="00D34CFF"/>
    <w:rsid w:val="00D35D71"/>
    <w:rsid w:val="00D37017"/>
    <w:rsid w:val="00D371BE"/>
    <w:rsid w:val="00D401DD"/>
    <w:rsid w:val="00D40861"/>
    <w:rsid w:val="00D409D0"/>
    <w:rsid w:val="00D415CB"/>
    <w:rsid w:val="00D41750"/>
    <w:rsid w:val="00D41F91"/>
    <w:rsid w:val="00D422AE"/>
    <w:rsid w:val="00D43E1E"/>
    <w:rsid w:val="00D46779"/>
    <w:rsid w:val="00D47459"/>
    <w:rsid w:val="00D47AC5"/>
    <w:rsid w:val="00D508EF"/>
    <w:rsid w:val="00D521DC"/>
    <w:rsid w:val="00D52549"/>
    <w:rsid w:val="00D526B5"/>
    <w:rsid w:val="00D52CE7"/>
    <w:rsid w:val="00D54263"/>
    <w:rsid w:val="00D54ADA"/>
    <w:rsid w:val="00D54F9A"/>
    <w:rsid w:val="00D5572B"/>
    <w:rsid w:val="00D56458"/>
    <w:rsid w:val="00D56911"/>
    <w:rsid w:val="00D56C01"/>
    <w:rsid w:val="00D605E2"/>
    <w:rsid w:val="00D616A8"/>
    <w:rsid w:val="00D61E06"/>
    <w:rsid w:val="00D65414"/>
    <w:rsid w:val="00D65DF3"/>
    <w:rsid w:val="00D66A44"/>
    <w:rsid w:val="00D6756F"/>
    <w:rsid w:val="00D67E39"/>
    <w:rsid w:val="00D70493"/>
    <w:rsid w:val="00D70D64"/>
    <w:rsid w:val="00D70FFC"/>
    <w:rsid w:val="00D71399"/>
    <w:rsid w:val="00D72027"/>
    <w:rsid w:val="00D72175"/>
    <w:rsid w:val="00D74384"/>
    <w:rsid w:val="00D748BC"/>
    <w:rsid w:val="00D74C14"/>
    <w:rsid w:val="00D75EEB"/>
    <w:rsid w:val="00D760BF"/>
    <w:rsid w:val="00D764A5"/>
    <w:rsid w:val="00D77930"/>
    <w:rsid w:val="00D8015E"/>
    <w:rsid w:val="00D82D2D"/>
    <w:rsid w:val="00D84091"/>
    <w:rsid w:val="00D85A87"/>
    <w:rsid w:val="00D90971"/>
    <w:rsid w:val="00D90E94"/>
    <w:rsid w:val="00D91B2A"/>
    <w:rsid w:val="00D92852"/>
    <w:rsid w:val="00D92FA5"/>
    <w:rsid w:val="00D934B4"/>
    <w:rsid w:val="00D9376B"/>
    <w:rsid w:val="00D949CA"/>
    <w:rsid w:val="00D94E38"/>
    <w:rsid w:val="00D955CF"/>
    <w:rsid w:val="00D963D8"/>
    <w:rsid w:val="00D967B8"/>
    <w:rsid w:val="00DA00C8"/>
    <w:rsid w:val="00DA0655"/>
    <w:rsid w:val="00DA065C"/>
    <w:rsid w:val="00DA298E"/>
    <w:rsid w:val="00DA3416"/>
    <w:rsid w:val="00DA34E6"/>
    <w:rsid w:val="00DA3C3E"/>
    <w:rsid w:val="00DA3DA8"/>
    <w:rsid w:val="00DA520B"/>
    <w:rsid w:val="00DA677E"/>
    <w:rsid w:val="00DB0014"/>
    <w:rsid w:val="00DB063A"/>
    <w:rsid w:val="00DB0905"/>
    <w:rsid w:val="00DB282B"/>
    <w:rsid w:val="00DB299F"/>
    <w:rsid w:val="00DB3DE8"/>
    <w:rsid w:val="00DB4F52"/>
    <w:rsid w:val="00DB5227"/>
    <w:rsid w:val="00DB679E"/>
    <w:rsid w:val="00DB763B"/>
    <w:rsid w:val="00DB7CE8"/>
    <w:rsid w:val="00DC146B"/>
    <w:rsid w:val="00DC2439"/>
    <w:rsid w:val="00DC2D06"/>
    <w:rsid w:val="00DC54F7"/>
    <w:rsid w:val="00DC678B"/>
    <w:rsid w:val="00DC6E79"/>
    <w:rsid w:val="00DC7C3A"/>
    <w:rsid w:val="00DC7C3E"/>
    <w:rsid w:val="00DD11C7"/>
    <w:rsid w:val="00DD180A"/>
    <w:rsid w:val="00DD1AC3"/>
    <w:rsid w:val="00DD3EC7"/>
    <w:rsid w:val="00DD44CA"/>
    <w:rsid w:val="00DD4F6D"/>
    <w:rsid w:val="00DD6753"/>
    <w:rsid w:val="00DD75E2"/>
    <w:rsid w:val="00DE0E56"/>
    <w:rsid w:val="00DE4EE4"/>
    <w:rsid w:val="00DE5CB4"/>
    <w:rsid w:val="00DE603D"/>
    <w:rsid w:val="00DE73EC"/>
    <w:rsid w:val="00DF1466"/>
    <w:rsid w:val="00DF171E"/>
    <w:rsid w:val="00DF1A6B"/>
    <w:rsid w:val="00DF1E5D"/>
    <w:rsid w:val="00DF210C"/>
    <w:rsid w:val="00DF27AA"/>
    <w:rsid w:val="00DF36A2"/>
    <w:rsid w:val="00DF379F"/>
    <w:rsid w:val="00DF38F6"/>
    <w:rsid w:val="00DF3E18"/>
    <w:rsid w:val="00DF3F77"/>
    <w:rsid w:val="00DF41E3"/>
    <w:rsid w:val="00DF595E"/>
    <w:rsid w:val="00DF59C8"/>
    <w:rsid w:val="00DF7A9F"/>
    <w:rsid w:val="00E00557"/>
    <w:rsid w:val="00E00657"/>
    <w:rsid w:val="00E00CDA"/>
    <w:rsid w:val="00E01494"/>
    <w:rsid w:val="00E02195"/>
    <w:rsid w:val="00E031CD"/>
    <w:rsid w:val="00E03555"/>
    <w:rsid w:val="00E03B07"/>
    <w:rsid w:val="00E044E9"/>
    <w:rsid w:val="00E04CAF"/>
    <w:rsid w:val="00E05161"/>
    <w:rsid w:val="00E06148"/>
    <w:rsid w:val="00E0647C"/>
    <w:rsid w:val="00E068FD"/>
    <w:rsid w:val="00E06F3E"/>
    <w:rsid w:val="00E07BC4"/>
    <w:rsid w:val="00E10453"/>
    <w:rsid w:val="00E10937"/>
    <w:rsid w:val="00E110F5"/>
    <w:rsid w:val="00E1168E"/>
    <w:rsid w:val="00E129AC"/>
    <w:rsid w:val="00E1479D"/>
    <w:rsid w:val="00E152C0"/>
    <w:rsid w:val="00E15ECF"/>
    <w:rsid w:val="00E169FF"/>
    <w:rsid w:val="00E177C0"/>
    <w:rsid w:val="00E17B1C"/>
    <w:rsid w:val="00E2230B"/>
    <w:rsid w:val="00E238E2"/>
    <w:rsid w:val="00E245B7"/>
    <w:rsid w:val="00E255C5"/>
    <w:rsid w:val="00E25943"/>
    <w:rsid w:val="00E25A28"/>
    <w:rsid w:val="00E25A39"/>
    <w:rsid w:val="00E25DA1"/>
    <w:rsid w:val="00E25FD2"/>
    <w:rsid w:val="00E2655F"/>
    <w:rsid w:val="00E26564"/>
    <w:rsid w:val="00E26834"/>
    <w:rsid w:val="00E273FA"/>
    <w:rsid w:val="00E278B6"/>
    <w:rsid w:val="00E30105"/>
    <w:rsid w:val="00E303E9"/>
    <w:rsid w:val="00E30A62"/>
    <w:rsid w:val="00E30AF1"/>
    <w:rsid w:val="00E32A31"/>
    <w:rsid w:val="00E32EE1"/>
    <w:rsid w:val="00E3378A"/>
    <w:rsid w:val="00E36DEC"/>
    <w:rsid w:val="00E37043"/>
    <w:rsid w:val="00E40732"/>
    <w:rsid w:val="00E40E52"/>
    <w:rsid w:val="00E41725"/>
    <w:rsid w:val="00E418E5"/>
    <w:rsid w:val="00E41DA6"/>
    <w:rsid w:val="00E423DE"/>
    <w:rsid w:val="00E433C2"/>
    <w:rsid w:val="00E43984"/>
    <w:rsid w:val="00E43D5D"/>
    <w:rsid w:val="00E44ADD"/>
    <w:rsid w:val="00E458B5"/>
    <w:rsid w:val="00E45D38"/>
    <w:rsid w:val="00E46721"/>
    <w:rsid w:val="00E5089A"/>
    <w:rsid w:val="00E51E39"/>
    <w:rsid w:val="00E51E61"/>
    <w:rsid w:val="00E52040"/>
    <w:rsid w:val="00E52449"/>
    <w:rsid w:val="00E52DCB"/>
    <w:rsid w:val="00E52EB6"/>
    <w:rsid w:val="00E552E7"/>
    <w:rsid w:val="00E56B0A"/>
    <w:rsid w:val="00E60B8A"/>
    <w:rsid w:val="00E60EB3"/>
    <w:rsid w:val="00E6131A"/>
    <w:rsid w:val="00E61419"/>
    <w:rsid w:val="00E61C40"/>
    <w:rsid w:val="00E632AB"/>
    <w:rsid w:val="00E63B12"/>
    <w:rsid w:val="00E64EEC"/>
    <w:rsid w:val="00E65EDA"/>
    <w:rsid w:val="00E66C18"/>
    <w:rsid w:val="00E71A10"/>
    <w:rsid w:val="00E71B53"/>
    <w:rsid w:val="00E73507"/>
    <w:rsid w:val="00E7352B"/>
    <w:rsid w:val="00E736DC"/>
    <w:rsid w:val="00E73707"/>
    <w:rsid w:val="00E73F19"/>
    <w:rsid w:val="00E74A96"/>
    <w:rsid w:val="00E74C33"/>
    <w:rsid w:val="00E75410"/>
    <w:rsid w:val="00E76701"/>
    <w:rsid w:val="00E76CE6"/>
    <w:rsid w:val="00E80C65"/>
    <w:rsid w:val="00E8167B"/>
    <w:rsid w:val="00E81857"/>
    <w:rsid w:val="00E81D53"/>
    <w:rsid w:val="00E82240"/>
    <w:rsid w:val="00E8293D"/>
    <w:rsid w:val="00E8300F"/>
    <w:rsid w:val="00E84EC3"/>
    <w:rsid w:val="00E87548"/>
    <w:rsid w:val="00E87C02"/>
    <w:rsid w:val="00E92901"/>
    <w:rsid w:val="00E92A48"/>
    <w:rsid w:val="00E93275"/>
    <w:rsid w:val="00E94425"/>
    <w:rsid w:val="00E9457D"/>
    <w:rsid w:val="00E94618"/>
    <w:rsid w:val="00E96AD1"/>
    <w:rsid w:val="00EA05B8"/>
    <w:rsid w:val="00EA0DE2"/>
    <w:rsid w:val="00EA0FDF"/>
    <w:rsid w:val="00EA18D9"/>
    <w:rsid w:val="00EA1AE4"/>
    <w:rsid w:val="00EA1CAC"/>
    <w:rsid w:val="00EA2517"/>
    <w:rsid w:val="00EA2852"/>
    <w:rsid w:val="00EA2C77"/>
    <w:rsid w:val="00EA3F35"/>
    <w:rsid w:val="00EA4B7A"/>
    <w:rsid w:val="00EA57D8"/>
    <w:rsid w:val="00EA6B56"/>
    <w:rsid w:val="00EA6B81"/>
    <w:rsid w:val="00EA6FB9"/>
    <w:rsid w:val="00EA7F57"/>
    <w:rsid w:val="00EB0580"/>
    <w:rsid w:val="00EB29A7"/>
    <w:rsid w:val="00EB3DE7"/>
    <w:rsid w:val="00EB4220"/>
    <w:rsid w:val="00EB427B"/>
    <w:rsid w:val="00EB44FC"/>
    <w:rsid w:val="00EB5AD0"/>
    <w:rsid w:val="00EB7C97"/>
    <w:rsid w:val="00EC07EB"/>
    <w:rsid w:val="00EC2101"/>
    <w:rsid w:val="00EC2A69"/>
    <w:rsid w:val="00EC3175"/>
    <w:rsid w:val="00EC31EE"/>
    <w:rsid w:val="00EC3E99"/>
    <w:rsid w:val="00EC55C2"/>
    <w:rsid w:val="00EC5E34"/>
    <w:rsid w:val="00EC7407"/>
    <w:rsid w:val="00EC7606"/>
    <w:rsid w:val="00ED07F3"/>
    <w:rsid w:val="00ED0981"/>
    <w:rsid w:val="00ED0BBC"/>
    <w:rsid w:val="00ED1E2F"/>
    <w:rsid w:val="00ED3406"/>
    <w:rsid w:val="00ED3D96"/>
    <w:rsid w:val="00ED4779"/>
    <w:rsid w:val="00ED55D7"/>
    <w:rsid w:val="00ED6530"/>
    <w:rsid w:val="00ED70D5"/>
    <w:rsid w:val="00ED741A"/>
    <w:rsid w:val="00EE060B"/>
    <w:rsid w:val="00EE09F1"/>
    <w:rsid w:val="00EE0C82"/>
    <w:rsid w:val="00EE0DB5"/>
    <w:rsid w:val="00EE114F"/>
    <w:rsid w:val="00EE13D3"/>
    <w:rsid w:val="00EE1869"/>
    <w:rsid w:val="00EE19C9"/>
    <w:rsid w:val="00EE204F"/>
    <w:rsid w:val="00EE2492"/>
    <w:rsid w:val="00EE31BB"/>
    <w:rsid w:val="00EE4436"/>
    <w:rsid w:val="00EE4FFA"/>
    <w:rsid w:val="00EE51CF"/>
    <w:rsid w:val="00EE5FA9"/>
    <w:rsid w:val="00EE6673"/>
    <w:rsid w:val="00EE718F"/>
    <w:rsid w:val="00EE71EB"/>
    <w:rsid w:val="00EF4952"/>
    <w:rsid w:val="00EF56D9"/>
    <w:rsid w:val="00EF634E"/>
    <w:rsid w:val="00EF6473"/>
    <w:rsid w:val="00EF66D0"/>
    <w:rsid w:val="00EF6FAA"/>
    <w:rsid w:val="00EF741C"/>
    <w:rsid w:val="00EF7713"/>
    <w:rsid w:val="00EF784E"/>
    <w:rsid w:val="00EF7A00"/>
    <w:rsid w:val="00EF7A75"/>
    <w:rsid w:val="00EF7AD6"/>
    <w:rsid w:val="00F00042"/>
    <w:rsid w:val="00F00F3B"/>
    <w:rsid w:val="00F01BB7"/>
    <w:rsid w:val="00F01CD6"/>
    <w:rsid w:val="00F01D9B"/>
    <w:rsid w:val="00F02285"/>
    <w:rsid w:val="00F02422"/>
    <w:rsid w:val="00F029C2"/>
    <w:rsid w:val="00F02A4B"/>
    <w:rsid w:val="00F04063"/>
    <w:rsid w:val="00F04876"/>
    <w:rsid w:val="00F076DB"/>
    <w:rsid w:val="00F07E46"/>
    <w:rsid w:val="00F10008"/>
    <w:rsid w:val="00F118F8"/>
    <w:rsid w:val="00F1256E"/>
    <w:rsid w:val="00F12A9E"/>
    <w:rsid w:val="00F13324"/>
    <w:rsid w:val="00F15AA4"/>
    <w:rsid w:val="00F15EDE"/>
    <w:rsid w:val="00F15FBD"/>
    <w:rsid w:val="00F1760C"/>
    <w:rsid w:val="00F17BC6"/>
    <w:rsid w:val="00F202D0"/>
    <w:rsid w:val="00F22FE3"/>
    <w:rsid w:val="00F2386B"/>
    <w:rsid w:val="00F23B03"/>
    <w:rsid w:val="00F2402A"/>
    <w:rsid w:val="00F240B0"/>
    <w:rsid w:val="00F24F3D"/>
    <w:rsid w:val="00F25327"/>
    <w:rsid w:val="00F27CD5"/>
    <w:rsid w:val="00F305A3"/>
    <w:rsid w:val="00F30961"/>
    <w:rsid w:val="00F30B93"/>
    <w:rsid w:val="00F311B1"/>
    <w:rsid w:val="00F32241"/>
    <w:rsid w:val="00F32A88"/>
    <w:rsid w:val="00F32D39"/>
    <w:rsid w:val="00F34349"/>
    <w:rsid w:val="00F36211"/>
    <w:rsid w:val="00F365C0"/>
    <w:rsid w:val="00F36734"/>
    <w:rsid w:val="00F37A74"/>
    <w:rsid w:val="00F405E6"/>
    <w:rsid w:val="00F42B17"/>
    <w:rsid w:val="00F42C98"/>
    <w:rsid w:val="00F42DEA"/>
    <w:rsid w:val="00F43270"/>
    <w:rsid w:val="00F43560"/>
    <w:rsid w:val="00F43849"/>
    <w:rsid w:val="00F43E35"/>
    <w:rsid w:val="00F450E9"/>
    <w:rsid w:val="00F45BCC"/>
    <w:rsid w:val="00F46B8E"/>
    <w:rsid w:val="00F46DC8"/>
    <w:rsid w:val="00F50100"/>
    <w:rsid w:val="00F51FCF"/>
    <w:rsid w:val="00F537C5"/>
    <w:rsid w:val="00F5432B"/>
    <w:rsid w:val="00F55B48"/>
    <w:rsid w:val="00F563C2"/>
    <w:rsid w:val="00F5666D"/>
    <w:rsid w:val="00F570B7"/>
    <w:rsid w:val="00F576B5"/>
    <w:rsid w:val="00F60F1D"/>
    <w:rsid w:val="00F614ED"/>
    <w:rsid w:val="00F63DFD"/>
    <w:rsid w:val="00F6503B"/>
    <w:rsid w:val="00F6562C"/>
    <w:rsid w:val="00F664E7"/>
    <w:rsid w:val="00F66CB0"/>
    <w:rsid w:val="00F66CB9"/>
    <w:rsid w:val="00F6762B"/>
    <w:rsid w:val="00F67A71"/>
    <w:rsid w:val="00F704A5"/>
    <w:rsid w:val="00F72D79"/>
    <w:rsid w:val="00F731D1"/>
    <w:rsid w:val="00F743D9"/>
    <w:rsid w:val="00F74C9F"/>
    <w:rsid w:val="00F74FFF"/>
    <w:rsid w:val="00F7633E"/>
    <w:rsid w:val="00F7639D"/>
    <w:rsid w:val="00F76493"/>
    <w:rsid w:val="00F766E9"/>
    <w:rsid w:val="00F77634"/>
    <w:rsid w:val="00F77724"/>
    <w:rsid w:val="00F80B14"/>
    <w:rsid w:val="00F811FE"/>
    <w:rsid w:val="00F81E7E"/>
    <w:rsid w:val="00F82ACA"/>
    <w:rsid w:val="00F83866"/>
    <w:rsid w:val="00F83C88"/>
    <w:rsid w:val="00F83CCE"/>
    <w:rsid w:val="00F83E0B"/>
    <w:rsid w:val="00F855E1"/>
    <w:rsid w:val="00F85943"/>
    <w:rsid w:val="00F85ACC"/>
    <w:rsid w:val="00F85B6A"/>
    <w:rsid w:val="00F85B8C"/>
    <w:rsid w:val="00F85ECD"/>
    <w:rsid w:val="00F86C0C"/>
    <w:rsid w:val="00F86DAA"/>
    <w:rsid w:val="00F86E15"/>
    <w:rsid w:val="00F86EF0"/>
    <w:rsid w:val="00F87125"/>
    <w:rsid w:val="00F876C7"/>
    <w:rsid w:val="00F908A0"/>
    <w:rsid w:val="00F91377"/>
    <w:rsid w:val="00F91E31"/>
    <w:rsid w:val="00F921BA"/>
    <w:rsid w:val="00F924D9"/>
    <w:rsid w:val="00F928B6"/>
    <w:rsid w:val="00F939B6"/>
    <w:rsid w:val="00F93C21"/>
    <w:rsid w:val="00F94C1D"/>
    <w:rsid w:val="00F95AC4"/>
    <w:rsid w:val="00F972FB"/>
    <w:rsid w:val="00FA19A4"/>
    <w:rsid w:val="00FA229C"/>
    <w:rsid w:val="00FA2EC3"/>
    <w:rsid w:val="00FA344F"/>
    <w:rsid w:val="00FA39ED"/>
    <w:rsid w:val="00FA42EE"/>
    <w:rsid w:val="00FA6802"/>
    <w:rsid w:val="00FA75BC"/>
    <w:rsid w:val="00FB00C4"/>
    <w:rsid w:val="00FB0DDF"/>
    <w:rsid w:val="00FB1009"/>
    <w:rsid w:val="00FB10CB"/>
    <w:rsid w:val="00FB122C"/>
    <w:rsid w:val="00FB19AB"/>
    <w:rsid w:val="00FB23A9"/>
    <w:rsid w:val="00FB2F79"/>
    <w:rsid w:val="00FB3C3F"/>
    <w:rsid w:val="00FB516A"/>
    <w:rsid w:val="00FB5D62"/>
    <w:rsid w:val="00FB5F17"/>
    <w:rsid w:val="00FB7C3D"/>
    <w:rsid w:val="00FC0224"/>
    <w:rsid w:val="00FC367F"/>
    <w:rsid w:val="00FC4161"/>
    <w:rsid w:val="00FC49C6"/>
    <w:rsid w:val="00FC5B5F"/>
    <w:rsid w:val="00FC624F"/>
    <w:rsid w:val="00FC6438"/>
    <w:rsid w:val="00FC6BC3"/>
    <w:rsid w:val="00FC747B"/>
    <w:rsid w:val="00FC7885"/>
    <w:rsid w:val="00FD0D77"/>
    <w:rsid w:val="00FD1D35"/>
    <w:rsid w:val="00FD1FDE"/>
    <w:rsid w:val="00FD2AD7"/>
    <w:rsid w:val="00FD2C47"/>
    <w:rsid w:val="00FD383C"/>
    <w:rsid w:val="00FD4168"/>
    <w:rsid w:val="00FD6FA3"/>
    <w:rsid w:val="00FD75A7"/>
    <w:rsid w:val="00FD779C"/>
    <w:rsid w:val="00FD77A3"/>
    <w:rsid w:val="00FD7FA8"/>
    <w:rsid w:val="00FE0461"/>
    <w:rsid w:val="00FE0901"/>
    <w:rsid w:val="00FE0FB0"/>
    <w:rsid w:val="00FE15E7"/>
    <w:rsid w:val="00FE17D3"/>
    <w:rsid w:val="00FE1BD0"/>
    <w:rsid w:val="00FE2812"/>
    <w:rsid w:val="00FE3487"/>
    <w:rsid w:val="00FE3F29"/>
    <w:rsid w:val="00FE497B"/>
    <w:rsid w:val="00FE4BF4"/>
    <w:rsid w:val="00FE51D0"/>
    <w:rsid w:val="00FF0FF6"/>
    <w:rsid w:val="00FF122A"/>
    <w:rsid w:val="00FF2594"/>
    <w:rsid w:val="00FF25E3"/>
    <w:rsid w:val="00FF3542"/>
    <w:rsid w:val="00FF4568"/>
    <w:rsid w:val="00FF4B40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71FBD"/>
  <w15:docId w15:val="{3725A4EF-A92E-44D1-8F05-1531A1DE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BCC"/>
    <w:pPr>
      <w:spacing w:before="60"/>
    </w:pPr>
    <w:rPr>
      <w:sz w:val="24"/>
      <w:szCs w:val="24"/>
    </w:rPr>
  </w:style>
  <w:style w:type="paragraph" w:styleId="Heading1">
    <w:name w:val="heading 1"/>
    <w:next w:val="Paragraph"/>
    <w:qFormat/>
    <w:rsid w:val="001B6BCC"/>
    <w:pPr>
      <w:keepNext/>
      <w:keepLines/>
      <w:numPr>
        <w:numId w:val="20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1B6BCC"/>
    <w:pPr>
      <w:keepNext/>
      <w:keepLines/>
      <w:numPr>
        <w:ilvl w:val="1"/>
        <w:numId w:val="20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1B6BCC"/>
    <w:pPr>
      <w:keepNext/>
      <w:keepLines/>
      <w:numPr>
        <w:ilvl w:val="2"/>
        <w:numId w:val="20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1B6BCC"/>
    <w:pPr>
      <w:keepNext/>
      <w:keepLines/>
      <w:numPr>
        <w:ilvl w:val="3"/>
        <w:numId w:val="20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1B6BCC"/>
    <w:pPr>
      <w:keepNext/>
      <w:keepLines/>
      <w:numPr>
        <w:ilvl w:val="4"/>
        <w:numId w:val="20"/>
      </w:numPr>
      <w:tabs>
        <w:tab w:val="left" w:pos="1440"/>
      </w:tabs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1B6BCC"/>
    <w:pPr>
      <w:keepNext/>
      <w:keepLines/>
      <w:numPr>
        <w:ilvl w:val="5"/>
        <w:numId w:val="20"/>
      </w:numPr>
      <w:tabs>
        <w:tab w:val="left" w:pos="1680"/>
      </w:tabs>
      <w:spacing w:before="60"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1B6BCC"/>
    <w:pPr>
      <w:keepNext/>
      <w:keepLines/>
      <w:numPr>
        <w:ilvl w:val="6"/>
        <w:numId w:val="20"/>
      </w:numPr>
      <w:tabs>
        <w:tab w:val="left" w:pos="1920"/>
      </w:tabs>
      <w:spacing w:before="60"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1B6BCC"/>
    <w:pPr>
      <w:keepNext/>
      <w:keepLines/>
      <w:numPr>
        <w:ilvl w:val="7"/>
        <w:numId w:val="20"/>
      </w:numPr>
      <w:tabs>
        <w:tab w:val="left" w:pos="2160"/>
      </w:tabs>
      <w:spacing w:before="60"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1B6BCC"/>
    <w:pPr>
      <w:keepNext/>
      <w:keepLines/>
      <w:numPr>
        <w:ilvl w:val="8"/>
        <w:numId w:val="20"/>
      </w:numPr>
      <w:tabs>
        <w:tab w:val="left" w:pos="2400"/>
      </w:tabs>
      <w:spacing w:before="60"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  <w:rsid w:val="001B6B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BCC"/>
  </w:style>
  <w:style w:type="paragraph" w:customStyle="1" w:styleId="Appendix">
    <w:name w:val="Appendix"/>
    <w:basedOn w:val="Heading2NoTOC"/>
    <w:next w:val="Paragraph"/>
    <w:rsid w:val="001B6BCC"/>
    <w:pPr>
      <w:numPr>
        <w:numId w:val="10"/>
      </w:numPr>
    </w:pPr>
    <w:rPr>
      <w:bCs w:val="0"/>
      <w:snapToGrid w:val="0"/>
    </w:rPr>
  </w:style>
  <w:style w:type="character" w:styleId="PageNumber">
    <w:name w:val="page number"/>
    <w:basedOn w:val="DefaultParagraphFont"/>
    <w:semiHidden/>
    <w:rsid w:val="001B6BCC"/>
  </w:style>
  <w:style w:type="paragraph" w:styleId="Title">
    <w:name w:val="Title"/>
    <w:qFormat/>
    <w:rsid w:val="001B6BCC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RowHead">
    <w:name w:val="Table Row Head"/>
    <w:basedOn w:val="TableText"/>
    <w:semiHidden/>
    <w:rsid w:val="001B6BCC"/>
    <w:pPr>
      <w:tabs>
        <w:tab w:val="left" w:pos="360"/>
      </w:tabs>
      <w:jc w:val="left"/>
    </w:pPr>
  </w:style>
  <w:style w:type="paragraph" w:customStyle="1" w:styleId="TableCenter">
    <w:name w:val="Table Center"/>
    <w:basedOn w:val="Normal"/>
    <w:link w:val="TableCenterChar"/>
    <w:rsid w:val="001B6BCC"/>
    <w:pPr>
      <w:spacing w:after="60"/>
      <w:jc w:val="center"/>
    </w:pPr>
  </w:style>
  <w:style w:type="paragraph" w:customStyle="1" w:styleId="TableFootnote">
    <w:name w:val="Table Footnote"/>
    <w:basedOn w:val="TableText"/>
    <w:rsid w:val="001B6BCC"/>
    <w:pPr>
      <w:numPr>
        <w:numId w:val="18"/>
      </w:numPr>
      <w:jc w:val="left"/>
    </w:pPr>
    <w:rPr>
      <w:sz w:val="20"/>
    </w:rPr>
  </w:style>
  <w:style w:type="paragraph" w:customStyle="1" w:styleId="TableLeft">
    <w:name w:val="Table Left"/>
    <w:rsid w:val="001B6BCC"/>
    <w:pPr>
      <w:spacing w:before="60" w:after="60"/>
    </w:pPr>
    <w:rPr>
      <w:rFonts w:cs="Arial"/>
      <w:bCs/>
      <w:kern w:val="32"/>
      <w:sz w:val="24"/>
      <w:szCs w:val="24"/>
    </w:rPr>
  </w:style>
  <w:style w:type="paragraph" w:customStyle="1" w:styleId="TableHead">
    <w:name w:val="Table Head"/>
    <w:basedOn w:val="TableText"/>
    <w:link w:val="TableHeadChar"/>
    <w:rsid w:val="001B6BCC"/>
    <w:rPr>
      <w:b/>
      <w:szCs w:val="48"/>
    </w:rPr>
  </w:style>
  <w:style w:type="paragraph" w:customStyle="1" w:styleId="FigureTitle">
    <w:name w:val="Figure Title"/>
    <w:basedOn w:val="TableTitle"/>
    <w:next w:val="Figure"/>
    <w:rsid w:val="001B6BCC"/>
    <w:pPr>
      <w:spacing w:after="240"/>
    </w:pPr>
  </w:style>
  <w:style w:type="paragraph" w:customStyle="1" w:styleId="TableText">
    <w:name w:val="Table Text"/>
    <w:semiHidden/>
    <w:rsid w:val="001B6BCC"/>
    <w:pPr>
      <w:spacing w:before="60" w:after="60"/>
      <w:jc w:val="center"/>
    </w:pPr>
    <w:rPr>
      <w:sz w:val="24"/>
    </w:rPr>
  </w:style>
  <w:style w:type="paragraph" w:customStyle="1" w:styleId="TableSummaryTitle">
    <w:name w:val="Table Summary Title"/>
    <w:basedOn w:val="TableTitle"/>
    <w:next w:val="TableHead"/>
    <w:semiHidden/>
    <w:rsid w:val="00711C53"/>
    <w:pPr>
      <w:pageBreakBefore/>
    </w:pPr>
  </w:style>
  <w:style w:type="paragraph" w:customStyle="1" w:styleId="TableSummaryHead">
    <w:name w:val="Table Summary Head"/>
    <w:basedOn w:val="TableCenter"/>
    <w:semiHidden/>
    <w:rsid w:val="00711C53"/>
  </w:style>
  <w:style w:type="paragraph" w:styleId="Header">
    <w:name w:val="header"/>
    <w:link w:val="HeaderChar"/>
    <w:rsid w:val="001B6BCC"/>
    <w:pPr>
      <w:tabs>
        <w:tab w:val="center" w:pos="4507"/>
        <w:tab w:val="right" w:pos="9000"/>
      </w:tabs>
    </w:pPr>
  </w:style>
  <w:style w:type="paragraph" w:styleId="Footer">
    <w:name w:val="footer"/>
    <w:basedOn w:val="Header"/>
    <w:rsid w:val="001B6BCC"/>
  </w:style>
  <w:style w:type="paragraph" w:customStyle="1" w:styleId="FigureSummaryTitle">
    <w:name w:val="Figure Summary Title"/>
    <w:basedOn w:val="FigureTitle"/>
    <w:next w:val="Paragraph"/>
    <w:semiHidden/>
    <w:rsid w:val="00711C53"/>
  </w:style>
  <w:style w:type="character" w:customStyle="1" w:styleId="Instructions">
    <w:name w:val="Instructions"/>
    <w:rsid w:val="001B6BCC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1B6BCC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1B6BCC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</w:rPr>
  </w:style>
  <w:style w:type="paragraph" w:customStyle="1" w:styleId="TableFixedWidth">
    <w:name w:val="Table Fixed Width"/>
    <w:rsid w:val="001B6BCC"/>
    <w:pPr>
      <w:spacing w:before="60"/>
    </w:pPr>
    <w:rPr>
      <w:rFonts w:ascii="Courier New" w:hAnsi="Courier New"/>
    </w:rPr>
  </w:style>
  <w:style w:type="paragraph" w:customStyle="1" w:styleId="Confidentiality">
    <w:name w:val="Confidentiality"/>
    <w:rsid w:val="001B6BCC"/>
    <w:pPr>
      <w:spacing w:before="60"/>
      <w:ind w:left="720" w:right="720"/>
    </w:pPr>
    <w:rPr>
      <w:sz w:val="24"/>
    </w:rPr>
  </w:style>
  <w:style w:type="paragraph" w:styleId="TOC5">
    <w:name w:val="toc 5"/>
    <w:basedOn w:val="Normal"/>
    <w:next w:val="Normal"/>
    <w:rsid w:val="001B6BCC"/>
    <w:pPr>
      <w:tabs>
        <w:tab w:val="left" w:pos="2880"/>
        <w:tab w:val="right" w:leader="dot" w:pos="9000"/>
      </w:tabs>
      <w:ind w:left="2880" w:right="360" w:hanging="1440"/>
    </w:pPr>
  </w:style>
  <w:style w:type="paragraph" w:styleId="TOC2">
    <w:name w:val="toc 2"/>
    <w:basedOn w:val="TOC1"/>
    <w:next w:val="Paragraph"/>
    <w:uiPriority w:val="39"/>
    <w:qFormat/>
    <w:rsid w:val="001B6BCC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1B6BCC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1B6BCC"/>
    <w:pPr>
      <w:tabs>
        <w:tab w:val="left" w:pos="2280"/>
        <w:tab w:val="right" w:leader="dot" w:pos="9000"/>
      </w:tabs>
      <w:ind w:left="2280" w:right="360" w:hanging="1200"/>
    </w:pPr>
    <w:rPr>
      <w:sz w:val="24"/>
      <w:szCs w:val="24"/>
    </w:rPr>
  </w:style>
  <w:style w:type="paragraph" w:styleId="TOC6">
    <w:name w:val="toc 6"/>
    <w:basedOn w:val="Normal"/>
    <w:next w:val="Normal"/>
    <w:rsid w:val="001B6BCC"/>
    <w:pPr>
      <w:tabs>
        <w:tab w:val="left" w:pos="3480"/>
        <w:tab w:val="right" w:leader="dot" w:pos="9000"/>
      </w:tabs>
      <w:ind w:left="3480" w:right="360" w:hanging="1680"/>
    </w:pPr>
  </w:style>
  <w:style w:type="paragraph" w:styleId="TOC7">
    <w:name w:val="toc 7"/>
    <w:basedOn w:val="Normal"/>
    <w:next w:val="Normal"/>
    <w:unhideWhenUsed/>
    <w:rsid w:val="001B6BCC"/>
    <w:pPr>
      <w:tabs>
        <w:tab w:val="left" w:pos="4080"/>
        <w:tab w:val="right" w:leader="dot" w:pos="9000"/>
      </w:tabs>
      <w:ind w:left="4080" w:right="360" w:hanging="1920"/>
    </w:pPr>
  </w:style>
  <w:style w:type="paragraph" w:styleId="TOC8">
    <w:name w:val="toc 8"/>
    <w:basedOn w:val="Normal"/>
    <w:next w:val="Normal"/>
    <w:unhideWhenUsed/>
    <w:rsid w:val="001B6BCC"/>
    <w:pPr>
      <w:tabs>
        <w:tab w:val="left" w:pos="4680"/>
        <w:tab w:val="right" w:leader="dot" w:pos="9000"/>
      </w:tabs>
      <w:ind w:left="4680" w:right="360" w:hanging="2160"/>
    </w:pPr>
  </w:style>
  <w:style w:type="paragraph" w:styleId="TOC9">
    <w:name w:val="toc 9"/>
    <w:basedOn w:val="Normal"/>
    <w:next w:val="Normal"/>
    <w:unhideWhenUsed/>
    <w:rsid w:val="001B6BCC"/>
    <w:pPr>
      <w:tabs>
        <w:tab w:val="left" w:pos="5280"/>
        <w:tab w:val="right" w:leader="dot" w:pos="9000"/>
      </w:tabs>
      <w:ind w:left="5280" w:right="360" w:hanging="2400"/>
    </w:pPr>
  </w:style>
  <w:style w:type="paragraph" w:styleId="Caption">
    <w:name w:val="caption"/>
    <w:basedOn w:val="Normal"/>
    <w:next w:val="Normal"/>
    <w:qFormat/>
    <w:rsid w:val="001B6BCC"/>
    <w:pPr>
      <w:keepLines/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1B6BCC"/>
    <w:rPr>
      <w:color w:val="0000FF"/>
      <w:u w:val="none"/>
    </w:rPr>
  </w:style>
  <w:style w:type="paragraph" w:customStyle="1" w:styleId="HeaderLandscape">
    <w:name w:val="HeaderLandscape"/>
    <w:rsid w:val="001B6BCC"/>
    <w:pPr>
      <w:tabs>
        <w:tab w:val="center" w:pos="6480"/>
        <w:tab w:val="right" w:pos="12960"/>
      </w:tabs>
      <w:spacing w:before="60"/>
    </w:pPr>
    <w:rPr>
      <w:rFonts w:eastAsia="Arial Unicode MS"/>
    </w:rPr>
  </w:style>
  <w:style w:type="character" w:customStyle="1" w:styleId="FileName">
    <w:name w:val="FileName"/>
    <w:semiHidden/>
    <w:rsid w:val="00711C53"/>
    <w:rPr>
      <w:rFonts w:ascii="Times New Roman" w:hAnsi="Times New Roman"/>
      <w:sz w:val="16"/>
    </w:rPr>
  </w:style>
  <w:style w:type="paragraph" w:styleId="ListBullet">
    <w:name w:val="List Bullet"/>
    <w:rsid w:val="001B6BCC"/>
    <w:pPr>
      <w:numPr>
        <w:numId w:val="7"/>
      </w:numPr>
      <w:spacing w:before="60"/>
    </w:pPr>
    <w:rPr>
      <w:sz w:val="24"/>
    </w:rPr>
  </w:style>
  <w:style w:type="paragraph" w:styleId="ListNumber">
    <w:name w:val="List Number"/>
    <w:basedOn w:val="Normal"/>
    <w:rsid w:val="001B6BCC"/>
    <w:pPr>
      <w:numPr>
        <w:numId w:val="14"/>
      </w:numPr>
    </w:pPr>
  </w:style>
  <w:style w:type="paragraph" w:customStyle="1" w:styleId="References">
    <w:name w:val="References"/>
    <w:rsid w:val="001B6BCC"/>
    <w:pPr>
      <w:numPr>
        <w:numId w:val="17"/>
      </w:numPr>
      <w:spacing w:before="60" w:after="240"/>
    </w:pPr>
    <w:rPr>
      <w:rFonts w:cs="Arial"/>
      <w:bCs/>
      <w:kern w:val="32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1B6BCC"/>
    <w:pPr>
      <w:numPr>
        <w:numId w:val="0"/>
      </w:numPr>
      <w:tabs>
        <w:tab w:val="left" w:pos="480"/>
      </w:tabs>
    </w:pPr>
    <w:rPr>
      <w:szCs w:val="48"/>
    </w:rPr>
  </w:style>
  <w:style w:type="paragraph" w:customStyle="1" w:styleId="ListHyphen">
    <w:name w:val="List Hyphen"/>
    <w:basedOn w:val="ListBullet2"/>
    <w:semiHidden/>
    <w:rsid w:val="00711C53"/>
    <w:pPr>
      <w:numPr>
        <w:numId w:val="4"/>
      </w:numPr>
    </w:pPr>
  </w:style>
  <w:style w:type="paragraph" w:customStyle="1" w:styleId="ListEnd">
    <w:name w:val="List End"/>
    <w:next w:val="Paragraph"/>
    <w:rsid w:val="001B6BCC"/>
    <w:pPr>
      <w:spacing w:before="60"/>
    </w:pPr>
    <w:rPr>
      <w:sz w:val="24"/>
    </w:rPr>
  </w:style>
  <w:style w:type="character" w:styleId="EndnoteReference">
    <w:name w:val="endnote reference"/>
    <w:basedOn w:val="DefaultParagraphFont"/>
    <w:semiHidden/>
    <w:rsid w:val="001B6BCC"/>
    <w:rPr>
      <w:vertAlign w:val="superscript"/>
    </w:rPr>
  </w:style>
  <w:style w:type="paragraph" w:styleId="EndnoteText">
    <w:name w:val="endnote text"/>
    <w:basedOn w:val="Normal"/>
    <w:semiHidden/>
    <w:rsid w:val="001B6BCC"/>
    <w:rPr>
      <w:sz w:val="20"/>
      <w:szCs w:val="20"/>
    </w:rPr>
  </w:style>
  <w:style w:type="paragraph" w:customStyle="1" w:styleId="Figure">
    <w:name w:val="Figure"/>
    <w:next w:val="Paragraph"/>
    <w:rsid w:val="001B6BCC"/>
    <w:pPr>
      <w:keepLines/>
      <w:spacing w:before="60" w:after="120"/>
      <w:jc w:val="center"/>
    </w:pPr>
    <w:rPr>
      <w:sz w:val="24"/>
    </w:rPr>
  </w:style>
  <w:style w:type="paragraph" w:customStyle="1" w:styleId="ListLetter">
    <w:name w:val="List Letter"/>
    <w:rsid w:val="001B6BCC"/>
    <w:pPr>
      <w:numPr>
        <w:numId w:val="11"/>
      </w:numPr>
      <w:spacing w:before="60"/>
    </w:pPr>
    <w:rPr>
      <w:rFonts w:cs="Arial"/>
      <w:bCs/>
      <w:iCs/>
      <w:sz w:val="24"/>
      <w:szCs w:val="48"/>
    </w:rPr>
  </w:style>
  <w:style w:type="paragraph" w:customStyle="1" w:styleId="FooterLandscape">
    <w:name w:val="FooterLandscape"/>
    <w:basedOn w:val="Normal"/>
    <w:rsid w:val="001B6BCC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1B6BCC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table" w:styleId="TableGrid">
    <w:name w:val="Table Grid"/>
    <w:basedOn w:val="TableNormal"/>
    <w:rsid w:val="001B6BC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801DB"/>
    <w:pPr>
      <w:numPr>
        <w:numId w:val="1"/>
      </w:numPr>
    </w:pPr>
  </w:style>
  <w:style w:type="numbering" w:styleId="1ai">
    <w:name w:val="Outline List 1"/>
    <w:basedOn w:val="NoList"/>
    <w:semiHidden/>
    <w:rsid w:val="00941091"/>
    <w:pPr>
      <w:numPr>
        <w:numId w:val="2"/>
      </w:numPr>
    </w:pPr>
  </w:style>
  <w:style w:type="numbering" w:styleId="ArticleSection">
    <w:name w:val="Outline List 3"/>
    <w:basedOn w:val="NoList"/>
    <w:semiHidden/>
    <w:rsid w:val="00941091"/>
    <w:pPr>
      <w:numPr>
        <w:numId w:val="3"/>
      </w:numPr>
    </w:pPr>
  </w:style>
  <w:style w:type="paragraph" w:styleId="BalloonText">
    <w:name w:val="Balloon Text"/>
    <w:basedOn w:val="Normal"/>
    <w:semiHidden/>
    <w:rsid w:val="001B6BCC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rsid w:val="00C801DB"/>
    <w:pPr>
      <w:spacing w:after="120"/>
      <w:ind w:left="1440" w:right="1440"/>
    </w:pPr>
  </w:style>
  <w:style w:type="paragraph" w:styleId="BodyText">
    <w:name w:val="Body Text"/>
    <w:basedOn w:val="Normal"/>
    <w:rsid w:val="00C801DB"/>
    <w:pPr>
      <w:spacing w:after="120"/>
    </w:pPr>
  </w:style>
  <w:style w:type="paragraph" w:styleId="BodyText2">
    <w:name w:val="Body Text 2"/>
    <w:basedOn w:val="Normal"/>
    <w:rsid w:val="00C801DB"/>
    <w:pPr>
      <w:spacing w:after="120" w:line="480" w:lineRule="auto"/>
    </w:pPr>
  </w:style>
  <w:style w:type="paragraph" w:styleId="BodyText3">
    <w:name w:val="Body Text 3"/>
    <w:basedOn w:val="Normal"/>
    <w:rsid w:val="00C801DB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C801DB"/>
    <w:pPr>
      <w:ind w:firstLine="210"/>
    </w:pPr>
  </w:style>
  <w:style w:type="paragraph" w:styleId="BodyTextIndent">
    <w:name w:val="Body Text Indent"/>
    <w:basedOn w:val="Normal"/>
    <w:rsid w:val="00C801DB"/>
    <w:pPr>
      <w:spacing w:after="120"/>
      <w:ind w:left="360"/>
    </w:pPr>
  </w:style>
  <w:style w:type="paragraph" w:styleId="BodyTextFirstIndent2">
    <w:name w:val="Body Text First Indent 2"/>
    <w:basedOn w:val="BodyTextIndent"/>
    <w:rsid w:val="00C801DB"/>
    <w:pPr>
      <w:ind w:firstLine="210"/>
    </w:pPr>
  </w:style>
  <w:style w:type="paragraph" w:styleId="BodyTextIndent2">
    <w:name w:val="Body Text Indent 2"/>
    <w:basedOn w:val="Normal"/>
    <w:rsid w:val="00C801DB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C801DB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C801DB"/>
    <w:pPr>
      <w:ind w:left="4320"/>
    </w:pPr>
  </w:style>
  <w:style w:type="character" w:styleId="CommentReference">
    <w:name w:val="annotation reference"/>
    <w:basedOn w:val="DefaultParagraphFont"/>
    <w:semiHidden/>
    <w:rsid w:val="001B6B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B6BC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B6BCC"/>
    <w:rPr>
      <w:b/>
      <w:bCs/>
    </w:rPr>
  </w:style>
  <w:style w:type="paragraph" w:styleId="Date">
    <w:name w:val="Date"/>
    <w:basedOn w:val="Normal"/>
    <w:next w:val="Normal"/>
    <w:rsid w:val="00C801DB"/>
  </w:style>
  <w:style w:type="paragraph" w:styleId="DocumentMap">
    <w:name w:val="Document Map"/>
    <w:basedOn w:val="Normal"/>
    <w:semiHidden/>
    <w:rsid w:val="001B6BCC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801DB"/>
  </w:style>
  <w:style w:type="character" w:styleId="Emphasis">
    <w:name w:val="Emphasis"/>
    <w:qFormat/>
    <w:rsid w:val="00711C53"/>
    <w:rPr>
      <w:i/>
      <w:iCs/>
    </w:rPr>
  </w:style>
  <w:style w:type="paragraph" w:styleId="EnvelopeAddress">
    <w:name w:val="envelope address"/>
    <w:basedOn w:val="Normal"/>
    <w:rsid w:val="00C801DB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C801DB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semiHidden/>
    <w:rsid w:val="001B6BCC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1B6BCC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1B6BCC"/>
    <w:rPr>
      <w:sz w:val="20"/>
      <w:szCs w:val="20"/>
    </w:rPr>
  </w:style>
  <w:style w:type="character" w:styleId="HTMLAcronym">
    <w:name w:val="HTML Acronym"/>
    <w:basedOn w:val="DefaultParagraphFont"/>
    <w:semiHidden/>
    <w:rsid w:val="00711C53"/>
  </w:style>
  <w:style w:type="paragraph" w:styleId="HTMLAddress">
    <w:name w:val="HTML Address"/>
    <w:basedOn w:val="Normal"/>
    <w:rsid w:val="00C801DB"/>
    <w:rPr>
      <w:i/>
      <w:iCs/>
    </w:rPr>
  </w:style>
  <w:style w:type="character" w:styleId="HTMLCite">
    <w:name w:val="HTML Cite"/>
    <w:semiHidden/>
    <w:rsid w:val="00711C53"/>
    <w:rPr>
      <w:i/>
      <w:iCs/>
    </w:rPr>
  </w:style>
  <w:style w:type="character" w:styleId="HTMLCode">
    <w:name w:val="HTML Code"/>
    <w:semiHidden/>
    <w:rsid w:val="00711C53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711C53"/>
    <w:rPr>
      <w:i/>
      <w:iCs/>
    </w:rPr>
  </w:style>
  <w:style w:type="character" w:styleId="HTMLKeyboard">
    <w:name w:val="HTML Keyboard"/>
    <w:semiHidden/>
    <w:rsid w:val="00711C5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C801DB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711C53"/>
    <w:rPr>
      <w:rFonts w:ascii="Courier New" w:hAnsi="Courier New" w:cs="Courier New"/>
    </w:rPr>
  </w:style>
  <w:style w:type="character" w:styleId="HTMLTypewriter">
    <w:name w:val="HTML Typewriter"/>
    <w:semiHidden/>
    <w:rsid w:val="00711C53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711C53"/>
    <w:rPr>
      <w:i/>
      <w:iCs/>
    </w:rPr>
  </w:style>
  <w:style w:type="paragraph" w:styleId="Index1">
    <w:name w:val="index 1"/>
    <w:basedOn w:val="Normal"/>
    <w:next w:val="Normal"/>
    <w:semiHidden/>
    <w:rsid w:val="00C801DB"/>
    <w:pPr>
      <w:ind w:left="240" w:hanging="240"/>
    </w:pPr>
  </w:style>
  <w:style w:type="paragraph" w:styleId="Index2">
    <w:name w:val="index 2"/>
    <w:basedOn w:val="Normal"/>
    <w:next w:val="Normal"/>
    <w:semiHidden/>
    <w:rsid w:val="00C801DB"/>
    <w:pPr>
      <w:ind w:left="480" w:hanging="240"/>
    </w:pPr>
  </w:style>
  <w:style w:type="paragraph" w:styleId="Index3">
    <w:name w:val="index 3"/>
    <w:basedOn w:val="Normal"/>
    <w:next w:val="Normal"/>
    <w:semiHidden/>
    <w:rsid w:val="00C801DB"/>
    <w:pPr>
      <w:ind w:left="720" w:hanging="240"/>
    </w:pPr>
  </w:style>
  <w:style w:type="paragraph" w:styleId="Index4">
    <w:name w:val="index 4"/>
    <w:basedOn w:val="Normal"/>
    <w:next w:val="Normal"/>
    <w:semiHidden/>
    <w:rsid w:val="00C801DB"/>
    <w:pPr>
      <w:ind w:left="960" w:hanging="240"/>
    </w:pPr>
  </w:style>
  <w:style w:type="paragraph" w:styleId="Index5">
    <w:name w:val="index 5"/>
    <w:basedOn w:val="Normal"/>
    <w:next w:val="Normal"/>
    <w:semiHidden/>
    <w:rsid w:val="00C801DB"/>
    <w:pPr>
      <w:ind w:left="1200" w:hanging="240"/>
    </w:pPr>
  </w:style>
  <w:style w:type="paragraph" w:styleId="Index6">
    <w:name w:val="index 6"/>
    <w:basedOn w:val="Normal"/>
    <w:next w:val="Normal"/>
    <w:semiHidden/>
    <w:rsid w:val="00C801DB"/>
    <w:pPr>
      <w:ind w:left="1440" w:hanging="240"/>
    </w:pPr>
  </w:style>
  <w:style w:type="paragraph" w:styleId="Index7">
    <w:name w:val="index 7"/>
    <w:basedOn w:val="Normal"/>
    <w:next w:val="Normal"/>
    <w:semiHidden/>
    <w:rsid w:val="00C801DB"/>
    <w:pPr>
      <w:ind w:left="1680" w:hanging="240"/>
    </w:pPr>
  </w:style>
  <w:style w:type="paragraph" w:styleId="Index8">
    <w:name w:val="index 8"/>
    <w:basedOn w:val="Normal"/>
    <w:next w:val="Normal"/>
    <w:semiHidden/>
    <w:rsid w:val="00C801DB"/>
    <w:pPr>
      <w:ind w:left="1920" w:hanging="240"/>
    </w:pPr>
  </w:style>
  <w:style w:type="paragraph" w:styleId="Index9">
    <w:name w:val="index 9"/>
    <w:basedOn w:val="Normal"/>
    <w:next w:val="Normal"/>
    <w:semiHidden/>
    <w:rsid w:val="00C801DB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C801DB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1B6BCC"/>
  </w:style>
  <w:style w:type="paragraph" w:styleId="List">
    <w:name w:val="List"/>
    <w:basedOn w:val="Normal"/>
    <w:semiHidden/>
    <w:rsid w:val="001B6BCC"/>
    <w:pPr>
      <w:ind w:left="360" w:hanging="360"/>
    </w:pPr>
  </w:style>
  <w:style w:type="paragraph" w:styleId="List2">
    <w:name w:val="List 2"/>
    <w:basedOn w:val="Normal"/>
    <w:semiHidden/>
    <w:rsid w:val="001B6BCC"/>
    <w:pPr>
      <w:ind w:left="720" w:hanging="360"/>
    </w:pPr>
  </w:style>
  <w:style w:type="paragraph" w:styleId="List3">
    <w:name w:val="List 3"/>
    <w:basedOn w:val="Normal"/>
    <w:semiHidden/>
    <w:rsid w:val="001B6BCC"/>
    <w:pPr>
      <w:ind w:left="1080" w:hanging="360"/>
    </w:pPr>
  </w:style>
  <w:style w:type="paragraph" w:styleId="List4">
    <w:name w:val="List 4"/>
    <w:basedOn w:val="Normal"/>
    <w:semiHidden/>
    <w:rsid w:val="001B6BCC"/>
    <w:pPr>
      <w:ind w:left="1440" w:hanging="360"/>
    </w:pPr>
  </w:style>
  <w:style w:type="paragraph" w:styleId="List5">
    <w:name w:val="List 5"/>
    <w:basedOn w:val="Normal"/>
    <w:semiHidden/>
    <w:rsid w:val="001B6BCC"/>
    <w:pPr>
      <w:ind w:left="1800" w:hanging="360"/>
    </w:pPr>
  </w:style>
  <w:style w:type="paragraph" w:styleId="ListBullet2">
    <w:name w:val="List Bullet 2"/>
    <w:basedOn w:val="Normal"/>
    <w:rsid w:val="001B6BCC"/>
    <w:pPr>
      <w:numPr>
        <w:numId w:val="8"/>
      </w:numPr>
    </w:pPr>
  </w:style>
  <w:style w:type="paragraph" w:styleId="ListBullet3">
    <w:name w:val="List Bullet 3"/>
    <w:basedOn w:val="Normal"/>
    <w:rsid w:val="001B6BCC"/>
    <w:pPr>
      <w:numPr>
        <w:numId w:val="9"/>
      </w:numPr>
    </w:pPr>
  </w:style>
  <w:style w:type="paragraph" w:styleId="ListBullet4">
    <w:name w:val="List Bullet 4"/>
    <w:basedOn w:val="Normal"/>
    <w:semiHidden/>
    <w:rsid w:val="001B6BCC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1B6BCC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1B6BCC"/>
    <w:pPr>
      <w:spacing w:after="120"/>
      <w:ind w:left="360"/>
    </w:pPr>
  </w:style>
  <w:style w:type="paragraph" w:styleId="ListContinue2">
    <w:name w:val="List Continue 2"/>
    <w:basedOn w:val="Normal"/>
    <w:semiHidden/>
    <w:rsid w:val="001B6BCC"/>
    <w:pPr>
      <w:spacing w:after="120"/>
      <w:ind w:left="720"/>
    </w:pPr>
  </w:style>
  <w:style w:type="paragraph" w:styleId="ListContinue3">
    <w:name w:val="List Continue 3"/>
    <w:basedOn w:val="Normal"/>
    <w:semiHidden/>
    <w:rsid w:val="001B6BCC"/>
    <w:pPr>
      <w:spacing w:after="120"/>
      <w:ind w:left="1080"/>
    </w:pPr>
  </w:style>
  <w:style w:type="paragraph" w:styleId="ListContinue4">
    <w:name w:val="List Continue 4"/>
    <w:basedOn w:val="Normal"/>
    <w:semiHidden/>
    <w:rsid w:val="001B6BCC"/>
    <w:pPr>
      <w:spacing w:after="120"/>
      <w:ind w:left="1440"/>
    </w:pPr>
  </w:style>
  <w:style w:type="paragraph" w:styleId="ListContinue5">
    <w:name w:val="List Continue 5"/>
    <w:basedOn w:val="Normal"/>
    <w:semiHidden/>
    <w:rsid w:val="001B6BCC"/>
    <w:pPr>
      <w:spacing w:after="120"/>
      <w:ind w:left="1800"/>
    </w:pPr>
  </w:style>
  <w:style w:type="paragraph" w:styleId="ListNumber2">
    <w:name w:val="List Number 2"/>
    <w:basedOn w:val="Normal"/>
    <w:rsid w:val="001B6BCC"/>
    <w:pPr>
      <w:numPr>
        <w:numId w:val="15"/>
      </w:numPr>
    </w:pPr>
  </w:style>
  <w:style w:type="paragraph" w:styleId="ListNumber3">
    <w:name w:val="List Number 3"/>
    <w:basedOn w:val="Normal"/>
    <w:rsid w:val="001B6BCC"/>
    <w:pPr>
      <w:numPr>
        <w:numId w:val="16"/>
      </w:numPr>
    </w:pPr>
  </w:style>
  <w:style w:type="paragraph" w:styleId="ListNumber4">
    <w:name w:val="List Number 4"/>
    <w:basedOn w:val="Normal"/>
    <w:semiHidden/>
    <w:rsid w:val="001B6BCC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1B6BCC"/>
    <w:pPr>
      <w:tabs>
        <w:tab w:val="num" w:pos="1800"/>
      </w:tabs>
      <w:ind w:left="1800" w:hanging="360"/>
    </w:pPr>
  </w:style>
  <w:style w:type="paragraph" w:styleId="MacroText">
    <w:name w:val="macro"/>
    <w:semiHidden/>
    <w:rsid w:val="001B6B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80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C801DB"/>
  </w:style>
  <w:style w:type="paragraph" w:styleId="NormalIndent">
    <w:name w:val="Normal Indent"/>
    <w:basedOn w:val="Normal"/>
    <w:rsid w:val="00C801DB"/>
    <w:pPr>
      <w:ind w:left="720"/>
    </w:pPr>
  </w:style>
  <w:style w:type="paragraph" w:styleId="NoteHeading">
    <w:name w:val="Note Heading"/>
    <w:basedOn w:val="Normal"/>
    <w:next w:val="Normal"/>
    <w:semiHidden/>
    <w:rsid w:val="001B6BCC"/>
  </w:style>
  <w:style w:type="paragraph" w:styleId="PlainText">
    <w:name w:val="Plain Text"/>
    <w:basedOn w:val="Normal"/>
    <w:rsid w:val="00C801DB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C801DB"/>
  </w:style>
  <w:style w:type="paragraph" w:styleId="Signature">
    <w:name w:val="Signature"/>
    <w:basedOn w:val="Normal"/>
    <w:rsid w:val="00C801DB"/>
    <w:pPr>
      <w:ind w:left="4320"/>
    </w:pPr>
  </w:style>
  <w:style w:type="character" w:styleId="Strong">
    <w:name w:val="Strong"/>
    <w:qFormat/>
    <w:rsid w:val="00711C53"/>
    <w:rPr>
      <w:b/>
      <w:bCs/>
    </w:rPr>
  </w:style>
  <w:style w:type="paragraph" w:styleId="Subtitle">
    <w:name w:val="Subtitle"/>
    <w:basedOn w:val="Normal"/>
    <w:qFormat/>
    <w:rsid w:val="00C801DB"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semiHidden/>
    <w:rsid w:val="001B6BCC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B6BCC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B6BCC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B6BC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B6BC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B6BCC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B6BCC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B6BCC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B6BCC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B6BCC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B6BCC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B6BCC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B6BCC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B6BCC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B6BCC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B6BCC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B6BCC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B6BC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B6BCC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B6BCC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B6BCC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B6BC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B6BC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B6BCC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B6BCC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B6BCC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B6BCC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B6BCC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B6BC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B6BC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B6BC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B6BCC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B6BC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C801DB"/>
    <w:pPr>
      <w:ind w:left="240" w:hanging="240"/>
    </w:pPr>
  </w:style>
  <w:style w:type="paragraph" w:styleId="TableofFigures">
    <w:name w:val="table of figures"/>
    <w:basedOn w:val="Normal"/>
    <w:next w:val="Normal"/>
    <w:rsid w:val="001B6BCC"/>
    <w:pPr>
      <w:tabs>
        <w:tab w:val="left" w:pos="720"/>
        <w:tab w:val="right" w:leader="dot" w:pos="9000"/>
      </w:tabs>
      <w:ind w:left="720" w:right="360" w:hanging="360"/>
    </w:pPr>
  </w:style>
  <w:style w:type="table" w:styleId="TableProfessional">
    <w:name w:val="Table Professional"/>
    <w:basedOn w:val="TableNormal"/>
    <w:semiHidden/>
    <w:rsid w:val="001B6BC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B6BCC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B6BCC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B6BC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B6BCC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B6BCC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B6BC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B6BCC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B6BCC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B6BCC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01DB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1B6BCC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</w:rPr>
  </w:style>
  <w:style w:type="paragraph" w:customStyle="1" w:styleId="Heading2NoTOC">
    <w:name w:val="Heading 2 No TOC"/>
    <w:basedOn w:val="Heading2"/>
    <w:next w:val="Paragraph"/>
    <w:rsid w:val="001B6BCC"/>
    <w:pPr>
      <w:numPr>
        <w:ilvl w:val="0"/>
        <w:numId w:val="0"/>
      </w:numPr>
      <w:outlineLvl w:val="9"/>
    </w:pPr>
  </w:style>
  <w:style w:type="paragraph" w:customStyle="1" w:styleId="TableTitle">
    <w:name w:val="Table Title"/>
    <w:next w:val="ParagraphSingle"/>
    <w:link w:val="TableTitleChar"/>
    <w:rsid w:val="001B6BCC"/>
    <w:pPr>
      <w:keepNext/>
      <w:keepLines/>
      <w:spacing w:after="120"/>
    </w:pPr>
    <w:rPr>
      <w:rFonts w:ascii="Arial" w:hAnsi="Arial"/>
      <w:b/>
      <w:color w:val="000000"/>
      <w:sz w:val="24"/>
      <w:szCs w:val="24"/>
    </w:rPr>
  </w:style>
  <w:style w:type="paragraph" w:customStyle="1" w:styleId="Heading2Unnumbered">
    <w:name w:val="Heading 2 Unnumbered"/>
    <w:basedOn w:val="Heading2"/>
    <w:next w:val="Paragraph"/>
    <w:rsid w:val="001B6BCC"/>
    <w:pPr>
      <w:numPr>
        <w:ilvl w:val="0"/>
        <w:numId w:val="0"/>
      </w:numPr>
    </w:pPr>
  </w:style>
  <w:style w:type="paragraph" w:customStyle="1" w:styleId="TableFootnoteSymbol">
    <w:name w:val="Table Footnote Symbol"/>
    <w:basedOn w:val="TableFootnote"/>
    <w:rsid w:val="001B6BCC"/>
    <w:pPr>
      <w:numPr>
        <w:numId w:val="0"/>
      </w:numPr>
    </w:pPr>
    <w:rPr>
      <w:szCs w:val="48"/>
    </w:rPr>
  </w:style>
  <w:style w:type="paragraph" w:customStyle="1" w:styleId="TOCSection">
    <w:name w:val="TOC Section"/>
    <w:basedOn w:val="Heading1"/>
    <w:rsid w:val="001B6BCC"/>
    <w:pPr>
      <w:numPr>
        <w:numId w:val="0"/>
      </w:numPr>
      <w:tabs>
        <w:tab w:val="left" w:pos="480"/>
      </w:tabs>
      <w:spacing w:before="240" w:after="120"/>
      <w:outlineLvl w:val="9"/>
    </w:pPr>
  </w:style>
  <w:style w:type="paragraph" w:customStyle="1" w:styleId="TableFootnoteLetter">
    <w:name w:val="Table Footnote Letter"/>
    <w:basedOn w:val="TableFootnote"/>
    <w:rsid w:val="001B6BCC"/>
    <w:pPr>
      <w:numPr>
        <w:numId w:val="19"/>
      </w:numPr>
    </w:pPr>
  </w:style>
  <w:style w:type="paragraph" w:customStyle="1" w:styleId="Paragraph">
    <w:name w:val="Paragraph"/>
    <w:link w:val="ParagraphChar"/>
    <w:rsid w:val="001B6BCC"/>
    <w:pPr>
      <w:spacing w:before="60" w:after="240"/>
    </w:pPr>
    <w:rPr>
      <w:sz w:val="24"/>
      <w:szCs w:val="24"/>
    </w:rPr>
  </w:style>
  <w:style w:type="character" w:customStyle="1" w:styleId="Citation">
    <w:name w:val="Citation"/>
    <w:basedOn w:val="DefaultParagraphFont"/>
    <w:rsid w:val="001B6BCC"/>
    <w:rPr>
      <w:vertAlign w:val="superscript"/>
    </w:rPr>
  </w:style>
  <w:style w:type="paragraph" w:customStyle="1" w:styleId="TableEndofTextTitle">
    <w:name w:val="Table End of Text Title"/>
    <w:next w:val="TableHead"/>
    <w:rsid w:val="001B6BCC"/>
    <w:pPr>
      <w:keepNext/>
      <w:keepLines/>
    </w:pPr>
    <w:rPr>
      <w:rFonts w:ascii="Arial" w:hAnsi="Arial"/>
      <w:b/>
      <w:sz w:val="24"/>
      <w:szCs w:val="24"/>
    </w:rPr>
  </w:style>
  <w:style w:type="paragraph" w:customStyle="1" w:styleId="TableTitleContinued">
    <w:name w:val="Table Title Continued"/>
    <w:basedOn w:val="Normal"/>
    <w:next w:val="ParagraphSingle"/>
    <w:rsid w:val="001B6BCC"/>
    <w:pPr>
      <w:keepNext/>
      <w:keepLines/>
      <w:spacing w:before="0" w:after="120"/>
    </w:pPr>
    <w:rPr>
      <w:rFonts w:ascii="Arial" w:hAnsi="Arial"/>
      <w:b/>
    </w:rPr>
  </w:style>
  <w:style w:type="paragraph" w:customStyle="1" w:styleId="FigureEndofTextTitle">
    <w:name w:val="Figure End of Text Title"/>
    <w:next w:val="Figure"/>
    <w:rsid w:val="001B6BCC"/>
    <w:pPr>
      <w:keepNext/>
      <w:keepLines/>
    </w:pPr>
    <w:rPr>
      <w:rFonts w:ascii="Arial" w:hAnsi="Arial" w:cs="Arial"/>
      <w:b/>
      <w:bCs/>
      <w:iCs/>
      <w:sz w:val="24"/>
      <w:szCs w:val="48"/>
    </w:rPr>
  </w:style>
  <w:style w:type="paragraph" w:customStyle="1" w:styleId="ListLetter2">
    <w:name w:val="List Letter 2"/>
    <w:rsid w:val="001B6BCC"/>
    <w:pPr>
      <w:numPr>
        <w:numId w:val="12"/>
      </w:numPr>
      <w:spacing w:before="60"/>
    </w:pPr>
    <w:rPr>
      <w:rFonts w:cs="Arial"/>
      <w:bCs/>
      <w:iCs/>
      <w:sz w:val="24"/>
      <w:szCs w:val="24"/>
    </w:rPr>
  </w:style>
  <w:style w:type="paragraph" w:customStyle="1" w:styleId="ListLetter3">
    <w:name w:val="List Letter 3"/>
    <w:rsid w:val="001B6BCC"/>
    <w:pPr>
      <w:numPr>
        <w:numId w:val="13"/>
      </w:numPr>
      <w:spacing w:before="60"/>
    </w:pPr>
    <w:rPr>
      <w:rFonts w:cs="Arial"/>
      <w:bCs/>
      <w:iCs/>
      <w:sz w:val="24"/>
      <w:szCs w:val="48"/>
    </w:rPr>
  </w:style>
  <w:style w:type="character" w:customStyle="1" w:styleId="street-address">
    <w:name w:val="street-address"/>
    <w:basedOn w:val="DefaultParagraphFont"/>
    <w:rsid w:val="00B338F5"/>
  </w:style>
  <w:style w:type="character" w:customStyle="1" w:styleId="locality">
    <w:name w:val="locality"/>
    <w:basedOn w:val="DefaultParagraphFont"/>
    <w:rsid w:val="00B338F5"/>
  </w:style>
  <w:style w:type="character" w:customStyle="1" w:styleId="region">
    <w:name w:val="region"/>
    <w:basedOn w:val="DefaultParagraphFont"/>
    <w:rsid w:val="00B338F5"/>
  </w:style>
  <w:style w:type="character" w:customStyle="1" w:styleId="postal-code">
    <w:name w:val="postal-code"/>
    <w:basedOn w:val="DefaultParagraphFont"/>
    <w:rsid w:val="00B338F5"/>
  </w:style>
  <w:style w:type="character" w:customStyle="1" w:styleId="greytextsmall">
    <w:name w:val="greytextsmall"/>
    <w:basedOn w:val="DefaultParagraphFont"/>
    <w:rsid w:val="00466527"/>
  </w:style>
  <w:style w:type="character" w:customStyle="1" w:styleId="UserTips">
    <w:name w:val="User Tips"/>
    <w:rsid w:val="001B6BCC"/>
    <w:rPr>
      <w:i/>
      <w:vanish/>
      <w:color w:val="FF6600"/>
    </w:rPr>
  </w:style>
  <w:style w:type="paragraph" w:customStyle="1" w:styleId="CaptionContinued">
    <w:name w:val="Caption Continued"/>
    <w:basedOn w:val="Normal"/>
    <w:next w:val="ParagraphSingle"/>
    <w:rsid w:val="001B6BCC"/>
    <w:pPr>
      <w:keepNext/>
      <w:keepLines/>
      <w:spacing w:after="120"/>
    </w:pPr>
    <w:rPr>
      <w:rFonts w:ascii="Arial" w:hAnsi="Arial"/>
      <w:b/>
    </w:rPr>
  </w:style>
  <w:style w:type="paragraph" w:customStyle="1" w:styleId="Equation">
    <w:name w:val="Equation"/>
    <w:next w:val="Paragraph"/>
    <w:qFormat/>
    <w:rsid w:val="001B6BCC"/>
    <w:pPr>
      <w:keepLines/>
      <w:spacing w:after="120"/>
      <w:jc w:val="center"/>
    </w:pPr>
    <w:rPr>
      <w:color w:val="000000" w:themeColor="text1"/>
      <w:sz w:val="24"/>
      <w:szCs w:val="24"/>
    </w:rPr>
  </w:style>
  <w:style w:type="paragraph" w:customStyle="1" w:styleId="EquationTitle">
    <w:name w:val="Equation Title"/>
    <w:next w:val="Equation"/>
    <w:qFormat/>
    <w:rsid w:val="001B6BCC"/>
    <w:pPr>
      <w:keepNext/>
      <w:keepLines/>
      <w:spacing w:before="60" w:after="240"/>
    </w:pPr>
    <w:rPr>
      <w:rFonts w:ascii="Arial" w:hAnsi="Arial"/>
      <w:b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B6BCC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1B6BCC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ParagraphChar">
    <w:name w:val="Paragraph Char"/>
    <w:basedOn w:val="DefaultParagraphFont"/>
    <w:link w:val="Paragraph"/>
    <w:rsid w:val="001B6BCC"/>
    <w:rPr>
      <w:sz w:val="24"/>
      <w:szCs w:val="24"/>
    </w:rPr>
  </w:style>
  <w:style w:type="paragraph" w:customStyle="1" w:styleId="Default">
    <w:name w:val="Default"/>
    <w:link w:val="DefaultChar"/>
    <w:rsid w:val="007D42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9314F"/>
    <w:rPr>
      <w:sz w:val="24"/>
      <w:szCs w:val="24"/>
    </w:rPr>
  </w:style>
  <w:style w:type="character" w:customStyle="1" w:styleId="Heading3Char">
    <w:name w:val="Heading 3 Char"/>
    <w:link w:val="Heading3"/>
    <w:rsid w:val="005B1B78"/>
    <w:rPr>
      <w:rFonts w:ascii="Arial" w:hAnsi="Arial" w:cs="Arial"/>
      <w:bCs/>
      <w:sz w:val="24"/>
      <w:szCs w:val="24"/>
    </w:rPr>
  </w:style>
  <w:style w:type="character" w:customStyle="1" w:styleId="TableCenterChar">
    <w:name w:val="Table Center Char"/>
    <w:link w:val="TableCenter"/>
    <w:locked/>
    <w:rsid w:val="00844F2C"/>
    <w:rPr>
      <w:sz w:val="24"/>
      <w:szCs w:val="24"/>
    </w:rPr>
  </w:style>
  <w:style w:type="character" w:customStyle="1" w:styleId="TableTitleChar">
    <w:name w:val="Table Title Char"/>
    <w:link w:val="TableTitle"/>
    <w:locked/>
    <w:rsid w:val="00844F2C"/>
    <w:rPr>
      <w:rFonts w:ascii="Arial" w:hAnsi="Arial"/>
      <w:b/>
      <w:color w:val="000000"/>
      <w:sz w:val="24"/>
      <w:szCs w:val="24"/>
    </w:rPr>
  </w:style>
  <w:style w:type="character" w:customStyle="1" w:styleId="DefaultChar">
    <w:name w:val="Default Char"/>
    <w:link w:val="Default"/>
    <w:rsid w:val="00406BDB"/>
    <w:rPr>
      <w:rFonts w:ascii="Arial" w:hAnsi="Arial" w:cs="Arial"/>
      <w:color w:val="000000"/>
      <w:sz w:val="24"/>
      <w:szCs w:val="24"/>
    </w:rPr>
  </w:style>
  <w:style w:type="character" w:customStyle="1" w:styleId="TableHeadChar">
    <w:name w:val="Table Head Char"/>
    <w:link w:val="TableHead"/>
    <w:locked/>
    <w:rsid w:val="00EA18D9"/>
    <w:rPr>
      <w:b/>
      <w:sz w:val="24"/>
      <w:szCs w:val="48"/>
    </w:rPr>
  </w:style>
  <w:style w:type="character" w:customStyle="1" w:styleId="FootnoteTextChar">
    <w:name w:val="Footnote Text Char"/>
    <w:basedOn w:val="DefaultParagraphFont"/>
    <w:link w:val="FootnoteText"/>
    <w:semiHidden/>
    <w:rsid w:val="00605AC9"/>
  </w:style>
  <w:style w:type="character" w:customStyle="1" w:styleId="CommentTextChar">
    <w:name w:val="Comment Text Char"/>
    <w:basedOn w:val="DefaultParagraphFont"/>
    <w:link w:val="CommentText"/>
    <w:semiHidden/>
    <w:rsid w:val="008333B6"/>
  </w:style>
  <w:style w:type="character" w:customStyle="1" w:styleId="Heading2Char">
    <w:name w:val="Heading 2 Char"/>
    <w:basedOn w:val="DefaultParagraphFont"/>
    <w:link w:val="Heading2"/>
    <w:rsid w:val="00207DA0"/>
    <w:rPr>
      <w:rFonts w:ascii="Arial" w:hAnsi="Arial" w:cs="Arial"/>
      <w:b/>
      <w:bCs/>
      <w:iCs/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995377"/>
  </w:style>
  <w:style w:type="paragraph" w:customStyle="1" w:styleId="Heading3NoTOC">
    <w:name w:val="Heading 3 No TOC"/>
    <w:basedOn w:val="Heading3"/>
    <w:next w:val="Paragraph"/>
    <w:qFormat/>
    <w:rsid w:val="001B6BCC"/>
    <w:pPr>
      <w:numPr>
        <w:ilvl w:val="0"/>
        <w:numId w:val="0"/>
      </w:numPr>
      <w:spacing w:before="0"/>
      <w:ind w:left="965" w:hanging="965"/>
      <w:outlineLvl w:val="9"/>
    </w:pPr>
  </w:style>
  <w:style w:type="paragraph" w:customStyle="1" w:styleId="Heading3Unnumbered">
    <w:name w:val="Heading 3 Unnumbered"/>
    <w:basedOn w:val="Heading3"/>
    <w:next w:val="Paragraph"/>
    <w:qFormat/>
    <w:rsid w:val="001B6BCC"/>
    <w:pPr>
      <w:numPr>
        <w:ilvl w:val="0"/>
        <w:numId w:val="0"/>
      </w:numPr>
      <w:spacing w:before="0"/>
    </w:pPr>
  </w:style>
  <w:style w:type="paragraph" w:customStyle="1" w:styleId="Heading4Unnumbered">
    <w:name w:val="Heading 4 Unnumbered"/>
    <w:basedOn w:val="Heading4"/>
    <w:next w:val="Paragraph"/>
    <w:qFormat/>
    <w:rsid w:val="001B6BCC"/>
    <w:pPr>
      <w:numPr>
        <w:ilvl w:val="0"/>
        <w:numId w:val="0"/>
      </w:numPr>
      <w:spacing w:before="0"/>
      <w:ind w:left="1195" w:hanging="1195"/>
    </w:pPr>
  </w:style>
  <w:style w:type="paragraph" w:customStyle="1" w:styleId="Heading5Unnumbered">
    <w:name w:val="Heading 5 Unnumbered"/>
    <w:basedOn w:val="Heading5"/>
    <w:next w:val="Paragraph"/>
    <w:qFormat/>
    <w:rsid w:val="001B6BCC"/>
    <w:pPr>
      <w:numPr>
        <w:ilvl w:val="0"/>
        <w:numId w:val="0"/>
      </w:numPr>
      <w:spacing w:before="0"/>
    </w:pPr>
  </w:style>
  <w:style w:type="paragraph" w:customStyle="1" w:styleId="ParagraphSingle">
    <w:name w:val="Paragraph Single"/>
    <w:next w:val="Paragraph"/>
    <w:qFormat/>
    <w:rsid w:val="001B6BCC"/>
    <w:pPr>
      <w:contextualSpacing/>
    </w:pPr>
    <w:rPr>
      <w:rFonts w:cs="Arial"/>
      <w:bCs/>
      <w:kern w:val="32"/>
      <w:sz w:val="24"/>
      <w:szCs w:val="14"/>
    </w:rPr>
  </w:style>
  <w:style w:type="paragraph" w:customStyle="1" w:styleId="TableTitleCenter">
    <w:name w:val="Table Title Center"/>
    <w:next w:val="ParagraphSingle"/>
    <w:qFormat/>
    <w:rsid w:val="001B6BCC"/>
    <w:pPr>
      <w:keepLines/>
      <w:tabs>
        <w:tab w:val="left" w:pos="1728"/>
      </w:tabs>
      <w:spacing w:after="240" w:line="280" w:lineRule="exact"/>
      <w:ind w:left="1728" w:hanging="1728"/>
      <w:jc w:val="center"/>
    </w:pPr>
    <w:rPr>
      <w:rFonts w:cs="Arial"/>
      <w:b/>
      <w:bCs/>
      <w:kern w:val="32"/>
      <w:sz w:val="24"/>
      <w:szCs w:val="14"/>
    </w:rPr>
  </w:style>
  <w:style w:type="paragraph" w:styleId="ListParagraph">
    <w:name w:val="List Paragraph"/>
    <w:basedOn w:val="Normal"/>
    <w:uiPriority w:val="1"/>
    <w:qFormat/>
    <w:rsid w:val="00DF1A6B"/>
    <w:pPr>
      <w:autoSpaceDE w:val="0"/>
      <w:autoSpaceDN w:val="0"/>
      <w:adjustRightInd w:val="0"/>
      <w:spacing w:before="0"/>
    </w:pPr>
    <w:rPr>
      <w:lang w:val="en-IN"/>
    </w:rPr>
  </w:style>
  <w:style w:type="paragraph" w:customStyle="1" w:styleId="TableParagraph">
    <w:name w:val="Table Paragraph"/>
    <w:basedOn w:val="Normal"/>
    <w:uiPriority w:val="1"/>
    <w:qFormat/>
    <w:rsid w:val="00DF1A6B"/>
    <w:pPr>
      <w:autoSpaceDE w:val="0"/>
      <w:autoSpaceDN w:val="0"/>
      <w:adjustRightInd w:val="0"/>
      <w:spacing w:before="0"/>
    </w:pPr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082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tes\AppData\Roaming\Microsoft\Templates\ISIWri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497E7B-BCDF-41F2-8D75-2A71FC8A6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D6BCC-179C-45D1-B6D3-64AD7C3D2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A68862-52CC-40B7-9A8E-3D8759669D00}">
  <ds:schemaRefs>
    <ds:schemaRef ds:uri="6b9e929b-f12e-42c9-a650-e07b0b625cfa"/>
    <ds:schemaRef ds:uri="http://schemas.microsoft.com/office/2006/metadata/properties"/>
    <ds:schemaRef ds:uri="http://www.w3.org/XML/1998/namespace"/>
    <ds:schemaRef ds:uri="a6684056-6339-4d54-8cd3-81c143444a52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093B4FC-C323-4D49-8EB4-57F64D07A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ISIWriter</Template>
  <TotalTime>1731</TotalTime>
  <Pages>10</Pages>
  <Words>992</Words>
  <Characters>5968</Characters>
  <Application>Microsoft Office Word</Application>
  <DocSecurity>0</DocSecurity>
  <Lines>340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Links>
    <vt:vector size="126" baseType="variant"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_Toc514332454</vt:lpwstr>
      </vt:variant>
      <vt:variant>
        <vt:i4>1179702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_Toc514332453</vt:lpwstr>
      </vt:variant>
      <vt:variant>
        <vt:i4>1179702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_Toc514332452</vt:lpwstr>
      </vt:variant>
      <vt:variant>
        <vt:i4>1179702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_Toc514332451</vt:lpwstr>
      </vt:variant>
      <vt:variant>
        <vt:i4>1179702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_Toc514332450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_Toc514332449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_Toc514332448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_Toc514332447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_Toc514332446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_Toc514332445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_Toc514332444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_Toc514332443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_Toc514332442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_Toc514332441</vt:lpwstr>
      </vt:variant>
      <vt:variant>
        <vt:i4>6619140</vt:i4>
      </vt:variant>
      <vt:variant>
        <vt:i4>-1</vt:i4>
      </vt:variant>
      <vt:variant>
        <vt:i4>2051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2064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2067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2068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2070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2071</vt:i4>
      </vt:variant>
      <vt:variant>
        <vt:i4>1</vt:i4>
      </vt:variant>
      <vt:variant>
        <vt:lpwstr>cid:image001.png@01D0FC6F.DB5A9320</vt:lpwstr>
      </vt:variant>
      <vt:variant>
        <vt:lpwstr/>
      </vt:variant>
      <vt:variant>
        <vt:i4>6619140</vt:i4>
      </vt:variant>
      <vt:variant>
        <vt:i4>-1</vt:i4>
      </vt:variant>
      <vt:variant>
        <vt:i4>2072</vt:i4>
      </vt:variant>
      <vt:variant>
        <vt:i4>1</vt:i4>
      </vt:variant>
      <vt:variant>
        <vt:lpwstr>cid:image001.png@01D0FC6F.DB5A9320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Tapan Patel</cp:lastModifiedBy>
  <cp:revision>230</cp:revision>
  <cp:lastPrinted>2019-11-25T22:04:00Z</cp:lastPrinted>
  <dcterms:created xsi:type="dcterms:W3CDTF">2019-11-20T09:31:00Z</dcterms:created>
  <dcterms:modified xsi:type="dcterms:W3CDTF">2025-12-19T07:25:00Z</dcterms:modified>
</cp:coreProperties>
</file>