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70830" w14:textId="77777777" w:rsidR="00873CC1" w:rsidRPr="00F378C2" w:rsidRDefault="00873CC1" w:rsidP="00F7398D">
      <w:pPr>
        <w:keepLines/>
        <w:spacing w:after="240" w:line="360" w:lineRule="auto"/>
        <w:ind w:right="18"/>
        <w:rPr>
          <w:rFonts w:ascii="Gill Sans Std Light" w:hAnsi="Gill Sans Std Light" w:cs="Arial"/>
          <w:sz w:val="20"/>
        </w:rPr>
      </w:pPr>
    </w:p>
    <w:p w14:paraId="45F58585" w14:textId="77777777" w:rsidR="0069064D" w:rsidRDefault="0069064D" w:rsidP="00F7398D">
      <w:pPr>
        <w:pStyle w:val="Heading1"/>
        <w:ind w:left="0"/>
        <w:jc w:val="left"/>
        <w:rPr>
          <w:rFonts w:ascii="Times New Roman" w:hAnsi="Times New Roman"/>
          <w:caps/>
          <w:sz w:val="24"/>
          <w:szCs w:val="24"/>
        </w:rPr>
      </w:pPr>
    </w:p>
    <w:p w14:paraId="065C8058" w14:textId="77777777" w:rsidR="00F7398D" w:rsidRPr="00F7398D" w:rsidRDefault="00F7398D" w:rsidP="00F7398D"/>
    <w:p w14:paraId="40209D28" w14:textId="77777777" w:rsidR="00F7398D" w:rsidRPr="00F7398D" w:rsidRDefault="00F7398D" w:rsidP="00F7398D"/>
    <w:p w14:paraId="77100645" w14:textId="77777777" w:rsidR="0069064D" w:rsidRPr="008A1097" w:rsidRDefault="00307929" w:rsidP="00307929">
      <w:pPr>
        <w:pStyle w:val="Heading1"/>
        <w:ind w:left="240"/>
        <w:rPr>
          <w:rFonts w:ascii="Times New Roman" w:hAnsi="Times New Roman"/>
        </w:rPr>
      </w:pPr>
      <w:r w:rsidRPr="008A1097">
        <w:rPr>
          <w:rFonts w:ascii="Times New Roman" w:hAnsi="Times New Roman"/>
          <w:sz w:val="28"/>
        </w:rPr>
        <w:t xml:space="preserve">3.2.P.3.5 </w:t>
      </w:r>
      <w:r w:rsidRPr="008A1097">
        <w:rPr>
          <w:rFonts w:ascii="Times New Roman" w:hAnsi="Times New Roman"/>
          <w:bCs w:val="0"/>
          <w:sz w:val="28"/>
          <w:szCs w:val="28"/>
        </w:rPr>
        <w:t>PROCESS VALIDATION AND/ OR EVALUATION</w:t>
      </w:r>
    </w:p>
    <w:p w14:paraId="3CCD85CB" w14:textId="77777777" w:rsidR="0069064D" w:rsidRDefault="0069064D" w:rsidP="0069064D"/>
    <w:p w14:paraId="339298FC" w14:textId="77777777" w:rsidR="0069064D" w:rsidRDefault="0069064D" w:rsidP="0069064D"/>
    <w:p w14:paraId="17461C56" w14:textId="77777777" w:rsidR="00F7398D" w:rsidRPr="0069064D" w:rsidRDefault="00F7398D" w:rsidP="0069064D"/>
    <w:p w14:paraId="1A03C607" w14:textId="343B61A8" w:rsidR="00A5481D" w:rsidRDefault="00AD1F5E" w:rsidP="001B3B3A">
      <w:pPr>
        <w:pStyle w:val="Default"/>
        <w:spacing w:before="240" w:after="240" w:line="360" w:lineRule="auto"/>
        <w:jc w:val="both"/>
      </w:pPr>
      <w:proofErr w:type="gramStart"/>
      <w:r>
        <w:rPr>
          <w:highlight w:val="yellow"/>
          <w:lang w:val="en-IN"/>
        </w:rPr>
        <w:t>Applicant</w:t>
      </w:r>
      <w:proofErr w:type="gramEnd"/>
      <w:r w:rsidR="001B3B3A">
        <w:t xml:space="preserve"> confirm that Drug Product Manufacturer, </w:t>
      </w:r>
      <w:r w:rsidRPr="00AD1F5E">
        <w:rPr>
          <w:highlight w:val="yellow"/>
          <w:lang w:val="en-IN"/>
        </w:rPr>
        <w:t>Company name</w:t>
      </w:r>
      <w:r w:rsidR="001B3B3A">
        <w:t>,</w:t>
      </w:r>
      <w:r w:rsidR="00AC4F79">
        <w:t xml:space="preserve"> has successfully completed the </w:t>
      </w:r>
      <w:r w:rsidR="00307929" w:rsidRPr="00C33E22">
        <w:t>process validation on three consecutive</w:t>
      </w:r>
      <w:r w:rsidR="00307929">
        <w:t xml:space="preserve"> </w:t>
      </w:r>
      <w:r w:rsidR="00AC4F79">
        <w:t xml:space="preserve">Exhibit </w:t>
      </w:r>
      <w:r w:rsidR="00307929" w:rsidRPr="00C33E22">
        <w:t xml:space="preserve">batches </w:t>
      </w:r>
      <w:r w:rsidR="00B5623D" w:rsidRPr="00C33E22">
        <w:t xml:space="preserve">of </w:t>
      </w:r>
      <w:r w:rsidR="00B5623D" w:rsidRPr="006538F4">
        <w:t>the</w:t>
      </w:r>
      <w:r w:rsidR="00307929">
        <w:t xml:space="preserve"> </w:t>
      </w:r>
      <w:r w:rsidR="00AC4F79">
        <w:t xml:space="preserve">drug </w:t>
      </w:r>
      <w:r w:rsidR="00307929" w:rsidRPr="00C33E22">
        <w:t>product</w:t>
      </w:r>
      <w:r w:rsidR="00307929">
        <w:t xml:space="preserve"> </w:t>
      </w:r>
      <w:r>
        <w:rPr>
          <w:highlight w:val="yellow"/>
          <w:lang w:val="en-IN"/>
        </w:rPr>
        <w:t>Product</w:t>
      </w:r>
      <w:r w:rsidRPr="00AD1F5E">
        <w:rPr>
          <w:highlight w:val="yellow"/>
          <w:lang w:val="en-IN"/>
        </w:rPr>
        <w:t xml:space="preserve"> name</w:t>
      </w:r>
      <w:r w:rsidR="00AC4F79" w:rsidRPr="005E6F50">
        <w:rPr>
          <w:bCs/>
        </w:rPr>
        <w:t>. The Exhibit batch size</w:t>
      </w:r>
      <w:r w:rsidR="005E6F50" w:rsidRPr="005E6F50">
        <w:rPr>
          <w:bCs/>
        </w:rPr>
        <w:t xml:space="preserve"> </w:t>
      </w:r>
      <w:r w:rsidRPr="00AD1F5E">
        <w:rPr>
          <w:bCs/>
          <w:highlight w:val="yellow"/>
        </w:rPr>
        <w:t>XXXX</w:t>
      </w:r>
      <w:r>
        <w:rPr>
          <w:bCs/>
        </w:rPr>
        <w:t xml:space="preserve"> </w:t>
      </w:r>
      <w:r w:rsidR="00AC4F79" w:rsidRPr="005E6F50">
        <w:rPr>
          <w:bCs/>
        </w:rPr>
        <w:t xml:space="preserve">is </w:t>
      </w:r>
      <w:r w:rsidR="00AD0558">
        <w:rPr>
          <w:bCs/>
        </w:rPr>
        <w:t xml:space="preserve">the </w:t>
      </w:r>
      <w:r w:rsidR="00AC4F79" w:rsidRPr="005E6F50">
        <w:rPr>
          <w:bCs/>
        </w:rPr>
        <w:t>same as the proposed Commercial batch size. Further</w:t>
      </w:r>
      <w:r w:rsidR="00AD0558">
        <w:rPr>
          <w:bCs/>
        </w:rPr>
        <w:t>more</w:t>
      </w:r>
      <w:r w:rsidR="00AC4F79" w:rsidRPr="005E6F50">
        <w:rPr>
          <w:bCs/>
        </w:rPr>
        <w:t xml:space="preserve">, the formulation </w:t>
      </w:r>
      <w:r w:rsidR="00AD0558">
        <w:rPr>
          <w:bCs/>
        </w:rPr>
        <w:t xml:space="preserve">used for </w:t>
      </w:r>
      <w:r w:rsidR="00AC4F79" w:rsidRPr="005E6F50">
        <w:rPr>
          <w:bCs/>
        </w:rPr>
        <w:t>Exhibit batch</w:t>
      </w:r>
      <w:r w:rsidR="00AD0558">
        <w:rPr>
          <w:bCs/>
        </w:rPr>
        <w:t>es</w:t>
      </w:r>
      <w:r w:rsidR="00AC4F79" w:rsidRPr="005E6F50">
        <w:rPr>
          <w:bCs/>
        </w:rPr>
        <w:t xml:space="preserve"> is </w:t>
      </w:r>
      <w:r w:rsidR="00AD0558" w:rsidRPr="005E6F50">
        <w:rPr>
          <w:bCs/>
        </w:rPr>
        <w:t>the same</w:t>
      </w:r>
      <w:r w:rsidR="00AC4F79" w:rsidRPr="005E6F50">
        <w:rPr>
          <w:bCs/>
        </w:rPr>
        <w:t xml:space="preserve"> as th</w:t>
      </w:r>
      <w:r w:rsidR="00AD0558">
        <w:rPr>
          <w:bCs/>
        </w:rPr>
        <w:t>at of</w:t>
      </w:r>
      <w:r w:rsidR="00AC4F79" w:rsidRPr="005E6F50">
        <w:rPr>
          <w:bCs/>
        </w:rPr>
        <w:t xml:space="preserve"> proposed Commercial </w:t>
      </w:r>
      <w:r w:rsidR="00AD0558">
        <w:rPr>
          <w:bCs/>
        </w:rPr>
        <w:t>batches</w:t>
      </w:r>
      <w:r w:rsidR="00AC4F79" w:rsidRPr="005E6F50">
        <w:rPr>
          <w:bCs/>
        </w:rPr>
        <w:t>.</w:t>
      </w:r>
      <w:r w:rsidR="00AC4F79">
        <w:rPr>
          <w:b/>
        </w:rPr>
        <w:t xml:space="preserve">  </w:t>
      </w:r>
    </w:p>
    <w:p w14:paraId="1DD0C327" w14:textId="1F563530" w:rsidR="00307929" w:rsidRPr="007B1C42" w:rsidRDefault="007B1C42" w:rsidP="00307929">
      <w:pPr>
        <w:pStyle w:val="Default"/>
        <w:spacing w:before="240" w:after="240" w:line="360" w:lineRule="auto"/>
        <w:jc w:val="both"/>
        <w:rPr>
          <w:bCs/>
        </w:rPr>
      </w:pPr>
      <w:bookmarkStart w:id="0" w:name="_Hlk208587851"/>
      <w:r w:rsidRPr="007B1C42">
        <w:rPr>
          <w:bCs/>
          <w:highlight w:val="cyan"/>
        </w:rPr>
        <w:t>Note: If Commercial batch size is higher than exhibit batches then add commitment to conduct process validation on at least three consecutive batches of product name prior to marketing of the drug product.</w:t>
      </w:r>
      <w:r w:rsidRPr="007B1C42">
        <w:rPr>
          <w:bCs/>
        </w:rPr>
        <w:t xml:space="preserve"> </w:t>
      </w:r>
    </w:p>
    <w:bookmarkEnd w:id="0"/>
    <w:p w14:paraId="6CDB6304" w14:textId="77777777" w:rsidR="00204C45" w:rsidRDefault="00204C45" w:rsidP="00307929">
      <w:pPr>
        <w:pStyle w:val="Default"/>
        <w:spacing w:before="240" w:after="240" w:line="360" w:lineRule="auto"/>
        <w:jc w:val="both"/>
        <w:rPr>
          <w:b/>
        </w:rPr>
      </w:pPr>
    </w:p>
    <w:p w14:paraId="3F63E2F4" w14:textId="77777777" w:rsidR="00204C45" w:rsidRPr="00307929" w:rsidRDefault="00204C45" w:rsidP="00307929">
      <w:pPr>
        <w:pStyle w:val="Default"/>
        <w:spacing w:before="240" w:after="240" w:line="360" w:lineRule="auto"/>
        <w:jc w:val="both"/>
        <w:rPr>
          <w:b/>
        </w:rPr>
      </w:pPr>
    </w:p>
    <w:tbl>
      <w:tblPr>
        <w:tblW w:w="5000" w:type="pct"/>
        <w:tblLook w:val="01E0" w:firstRow="1" w:lastRow="1" w:firstColumn="1" w:lastColumn="1" w:noHBand="0" w:noVBand="0"/>
      </w:tblPr>
      <w:tblGrid>
        <w:gridCol w:w="6498"/>
        <w:gridCol w:w="3078"/>
      </w:tblGrid>
      <w:tr w:rsidR="00007A1A" w14:paraId="372A272D" w14:textId="77777777" w:rsidTr="006D0D7B">
        <w:trPr>
          <w:trHeight w:val="792"/>
        </w:trPr>
        <w:tc>
          <w:tcPr>
            <w:tcW w:w="3393" w:type="pct"/>
            <w:tcBorders>
              <w:top w:val="nil"/>
              <w:left w:val="nil"/>
              <w:bottom w:val="single" w:sz="4" w:space="0" w:color="auto"/>
              <w:right w:val="nil"/>
            </w:tcBorders>
            <w:vAlign w:val="center"/>
          </w:tcPr>
          <w:p w14:paraId="76F48132" w14:textId="77777777" w:rsidR="00007A1A" w:rsidRDefault="00007A1A" w:rsidP="003E00C5">
            <w:pPr>
              <w:pStyle w:val="Header"/>
              <w:ind w:left="720"/>
              <w:jc w:val="center"/>
              <w:rPr>
                <w:sz w:val="22"/>
                <w:szCs w:val="22"/>
              </w:rPr>
            </w:pPr>
          </w:p>
          <w:p w14:paraId="1D0D49B0" w14:textId="77777777" w:rsidR="00007A1A" w:rsidRDefault="00007A1A" w:rsidP="003E00C5">
            <w:pPr>
              <w:pStyle w:val="Header"/>
              <w:ind w:left="720"/>
              <w:jc w:val="center"/>
              <w:rPr>
                <w:sz w:val="22"/>
                <w:szCs w:val="22"/>
              </w:rPr>
            </w:pPr>
          </w:p>
          <w:p w14:paraId="21D0956B" w14:textId="77777777" w:rsidR="00007A1A" w:rsidRDefault="00007A1A" w:rsidP="003E00C5">
            <w:pPr>
              <w:pStyle w:val="Header"/>
              <w:ind w:left="720"/>
              <w:jc w:val="center"/>
              <w:rPr>
                <w:sz w:val="22"/>
                <w:szCs w:val="22"/>
              </w:rPr>
            </w:pPr>
          </w:p>
          <w:p w14:paraId="5A00F15A" w14:textId="77777777" w:rsidR="00007A1A" w:rsidRDefault="00007A1A" w:rsidP="003E00C5">
            <w:pPr>
              <w:pStyle w:val="Header"/>
              <w:ind w:left="720"/>
              <w:jc w:val="center"/>
              <w:rPr>
                <w:sz w:val="22"/>
                <w:szCs w:val="22"/>
              </w:rPr>
            </w:pPr>
          </w:p>
          <w:p w14:paraId="7137EE79" w14:textId="77777777" w:rsidR="00007A1A" w:rsidRDefault="00007A1A" w:rsidP="003E00C5">
            <w:pPr>
              <w:pStyle w:val="Header"/>
              <w:ind w:left="720"/>
              <w:jc w:val="center"/>
              <w:rPr>
                <w:sz w:val="22"/>
                <w:szCs w:val="22"/>
              </w:rPr>
            </w:pPr>
          </w:p>
          <w:p w14:paraId="09C47D90" w14:textId="77777777" w:rsidR="00007A1A" w:rsidRDefault="00007A1A" w:rsidP="003E00C5">
            <w:pPr>
              <w:pStyle w:val="Header"/>
              <w:ind w:left="720"/>
              <w:jc w:val="center"/>
              <w:rPr>
                <w:sz w:val="22"/>
                <w:szCs w:val="22"/>
              </w:rPr>
            </w:pPr>
          </w:p>
          <w:p w14:paraId="5211BC7A" w14:textId="77777777" w:rsidR="00007A1A" w:rsidRDefault="00007A1A" w:rsidP="003E00C5">
            <w:pPr>
              <w:pStyle w:val="Header"/>
              <w:ind w:left="720"/>
              <w:jc w:val="center"/>
              <w:rPr>
                <w:sz w:val="22"/>
                <w:szCs w:val="22"/>
              </w:rPr>
            </w:pPr>
          </w:p>
          <w:p w14:paraId="0D7872E2" w14:textId="77777777" w:rsidR="00007A1A" w:rsidRDefault="00007A1A" w:rsidP="003E00C5">
            <w:pPr>
              <w:pStyle w:val="Header"/>
              <w:ind w:left="720"/>
              <w:jc w:val="center"/>
              <w:rPr>
                <w:sz w:val="22"/>
                <w:szCs w:val="22"/>
              </w:rPr>
            </w:pPr>
          </w:p>
          <w:p w14:paraId="60DC046B" w14:textId="77777777" w:rsidR="00007A1A" w:rsidRDefault="00007A1A" w:rsidP="003E00C5">
            <w:pPr>
              <w:pStyle w:val="Header"/>
              <w:ind w:left="720"/>
              <w:jc w:val="center"/>
              <w:rPr>
                <w:sz w:val="22"/>
                <w:szCs w:val="22"/>
              </w:rPr>
            </w:pPr>
          </w:p>
        </w:tc>
        <w:tc>
          <w:tcPr>
            <w:tcW w:w="1607" w:type="pct"/>
            <w:vAlign w:val="bottom"/>
          </w:tcPr>
          <w:p w14:paraId="73A25F2D" w14:textId="038D2821" w:rsidR="00007A1A" w:rsidRPr="00100E96" w:rsidRDefault="00007A1A" w:rsidP="003E00C5">
            <w:pPr>
              <w:pStyle w:val="Header"/>
              <w:ind w:left="-18"/>
              <w:jc w:val="center"/>
              <w:rPr>
                <w:sz w:val="22"/>
                <w:szCs w:val="22"/>
              </w:rPr>
            </w:pPr>
          </w:p>
        </w:tc>
      </w:tr>
      <w:tr w:rsidR="00007A1A" w14:paraId="75C5CDDE" w14:textId="77777777" w:rsidTr="003E00C5">
        <w:trPr>
          <w:trHeight w:val="385"/>
        </w:trPr>
        <w:tc>
          <w:tcPr>
            <w:tcW w:w="3393" w:type="pct"/>
            <w:tcBorders>
              <w:top w:val="single" w:sz="4" w:space="0" w:color="auto"/>
              <w:left w:val="nil"/>
              <w:bottom w:val="nil"/>
              <w:right w:val="nil"/>
            </w:tcBorders>
            <w:vAlign w:val="center"/>
            <w:hideMark/>
          </w:tcPr>
          <w:p w14:paraId="672DBD7D" w14:textId="5876191D" w:rsidR="00007A1A" w:rsidRDefault="009231C9" w:rsidP="003E00C5">
            <w:pPr>
              <w:pStyle w:val="Header"/>
              <w:ind w:left="270"/>
              <w:rPr>
                <w:sz w:val="22"/>
                <w:szCs w:val="22"/>
              </w:rPr>
            </w:pPr>
            <w:r w:rsidRPr="009231C9">
              <w:rPr>
                <w:rStyle w:val="Strong"/>
                <w:highlight w:val="yellow"/>
              </w:rPr>
              <w:t>Contact Person Name</w:t>
            </w:r>
          </w:p>
        </w:tc>
        <w:tc>
          <w:tcPr>
            <w:tcW w:w="1607" w:type="pct"/>
          </w:tcPr>
          <w:p w14:paraId="60CB63F0" w14:textId="77777777" w:rsidR="00007A1A" w:rsidRDefault="00007A1A" w:rsidP="003E00C5">
            <w:pPr>
              <w:pStyle w:val="Header"/>
              <w:ind w:left="270"/>
              <w:rPr>
                <w:rStyle w:val="Strong"/>
              </w:rPr>
            </w:pPr>
          </w:p>
        </w:tc>
      </w:tr>
      <w:tr w:rsidR="00007A1A" w14:paraId="5A550B8D" w14:textId="77777777" w:rsidTr="003E00C5">
        <w:trPr>
          <w:trHeight w:val="413"/>
        </w:trPr>
        <w:tc>
          <w:tcPr>
            <w:tcW w:w="3393" w:type="pct"/>
            <w:vAlign w:val="center"/>
            <w:hideMark/>
          </w:tcPr>
          <w:p w14:paraId="4077BC21" w14:textId="78A662A8" w:rsidR="00007A1A" w:rsidRDefault="004957F3" w:rsidP="003E00C5">
            <w:pPr>
              <w:pStyle w:val="Header"/>
              <w:ind w:left="270"/>
            </w:pPr>
            <w:r w:rsidRPr="004957F3">
              <w:rPr>
                <w:sz w:val="22"/>
                <w:szCs w:val="22"/>
                <w:highlight w:val="yellow"/>
              </w:rPr>
              <w:t>Designation</w:t>
            </w:r>
            <w:r w:rsidR="00007A1A">
              <w:rPr>
                <w:sz w:val="22"/>
                <w:szCs w:val="22"/>
              </w:rPr>
              <w:t xml:space="preserve">, </w:t>
            </w:r>
            <w:r w:rsidRPr="004957F3">
              <w:rPr>
                <w:sz w:val="22"/>
                <w:szCs w:val="22"/>
                <w:highlight w:val="yellow"/>
              </w:rPr>
              <w:t>Department</w:t>
            </w:r>
            <w:r w:rsidR="00007A1A">
              <w:rPr>
                <w:sz w:val="22"/>
                <w:szCs w:val="22"/>
              </w:rPr>
              <w:t xml:space="preserve"> </w:t>
            </w:r>
          </w:p>
        </w:tc>
        <w:tc>
          <w:tcPr>
            <w:tcW w:w="1607" w:type="pct"/>
          </w:tcPr>
          <w:p w14:paraId="4C7908D7" w14:textId="77777777" w:rsidR="00007A1A" w:rsidRDefault="00007A1A" w:rsidP="003E00C5">
            <w:pPr>
              <w:pStyle w:val="Header"/>
              <w:ind w:left="270"/>
              <w:rPr>
                <w:sz w:val="22"/>
                <w:szCs w:val="22"/>
              </w:rPr>
            </w:pPr>
          </w:p>
        </w:tc>
      </w:tr>
      <w:tr w:rsidR="00007A1A" w14:paraId="5E9ECCFA" w14:textId="77777777" w:rsidTr="003E00C5">
        <w:trPr>
          <w:trHeight w:val="385"/>
        </w:trPr>
        <w:tc>
          <w:tcPr>
            <w:tcW w:w="3393" w:type="pct"/>
            <w:vAlign w:val="center"/>
            <w:hideMark/>
          </w:tcPr>
          <w:p w14:paraId="0BA90C33" w14:textId="5252AA17" w:rsidR="00007A1A" w:rsidRDefault="009231C9" w:rsidP="003E00C5">
            <w:pPr>
              <w:ind w:left="270"/>
              <w:rPr>
                <w:sz w:val="22"/>
                <w:szCs w:val="22"/>
              </w:rPr>
            </w:pPr>
            <w:r w:rsidRPr="009231C9">
              <w:rPr>
                <w:sz w:val="22"/>
                <w:szCs w:val="22"/>
                <w:highlight w:val="yellow"/>
              </w:rPr>
              <w:t>Company Name</w:t>
            </w:r>
          </w:p>
        </w:tc>
        <w:tc>
          <w:tcPr>
            <w:tcW w:w="1607" w:type="pct"/>
          </w:tcPr>
          <w:p w14:paraId="6F45AA2F" w14:textId="77777777" w:rsidR="00007A1A" w:rsidRDefault="00007A1A" w:rsidP="003E00C5">
            <w:pPr>
              <w:ind w:left="270"/>
              <w:rPr>
                <w:sz w:val="22"/>
                <w:szCs w:val="22"/>
              </w:rPr>
            </w:pPr>
          </w:p>
        </w:tc>
      </w:tr>
    </w:tbl>
    <w:p w14:paraId="2DC18324" w14:textId="77777777" w:rsidR="008B15AF" w:rsidRDefault="008B15AF" w:rsidP="008B15AF">
      <w:pPr>
        <w:spacing w:line="360" w:lineRule="auto"/>
        <w:rPr>
          <w:sz w:val="22"/>
          <w:szCs w:val="24"/>
        </w:rPr>
      </w:pPr>
    </w:p>
    <w:p w14:paraId="441917C8" w14:textId="77777777" w:rsidR="00A5481D" w:rsidRDefault="00A5481D" w:rsidP="00934D34">
      <w:pPr>
        <w:spacing w:before="200" w:line="420" w:lineRule="auto"/>
        <w:jc w:val="both"/>
        <w:rPr>
          <w:noProof/>
          <w:szCs w:val="24"/>
        </w:rPr>
      </w:pPr>
    </w:p>
    <w:p w14:paraId="11B21BAA" w14:textId="77777777" w:rsidR="00E55352" w:rsidRPr="00960155" w:rsidRDefault="00E55352" w:rsidP="005053A9">
      <w:pPr>
        <w:spacing w:after="240" w:line="360" w:lineRule="auto"/>
        <w:ind w:hanging="446"/>
        <w:jc w:val="both"/>
        <w:rPr>
          <w:rFonts w:ascii="Gill Sans Std Light" w:hAnsi="Gill Sans Std Light" w:cs="Arial"/>
          <w:sz w:val="20"/>
        </w:rPr>
      </w:pPr>
    </w:p>
    <w:sectPr w:rsidR="00E55352" w:rsidRPr="00960155" w:rsidSect="00CA1969">
      <w:headerReference w:type="even" r:id="rId10"/>
      <w:headerReference w:type="default" r:id="rId11"/>
      <w:footerReference w:type="default" r:id="rId12"/>
      <w:headerReference w:type="first" r:id="rId13"/>
      <w:footerReference w:type="first" r:id="rId14"/>
      <w:pgSz w:w="12240" w:h="15840"/>
      <w:pgMar w:top="1440" w:right="1440" w:bottom="1440" w:left="1440" w:header="907" w:footer="51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64B37" w14:textId="77777777" w:rsidR="005E7B9E" w:rsidRDefault="005E7B9E">
      <w:r>
        <w:separator/>
      </w:r>
    </w:p>
  </w:endnote>
  <w:endnote w:type="continuationSeparator" w:id="0">
    <w:p w14:paraId="6885795C" w14:textId="77777777" w:rsidR="005E7B9E" w:rsidRDefault="005E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Italic">
    <w:altName w:val="DokChampa"/>
    <w:panose1 w:val="00000000000000000000"/>
    <w:charset w:val="4D"/>
    <w:family w:val="auto"/>
    <w:notTrueType/>
    <w:pitch w:val="default"/>
    <w:sig w:usb0="03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Gill Sans Std Light">
    <w:altName w:val="Gill Sans MT"/>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2BFBF" w14:textId="77777777" w:rsidR="00307929" w:rsidRPr="001F6129" w:rsidRDefault="00307929" w:rsidP="00E316B2">
    <w:pPr>
      <w:pStyle w:val="Footer"/>
      <w:tabs>
        <w:tab w:val="left" w:pos="270"/>
        <w:tab w:val="right" w:pos="9360"/>
      </w:tabs>
    </w:pPr>
    <w:r>
      <w:tab/>
    </w:r>
    <w:r>
      <w:tab/>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5F537" w14:textId="1D86DDE5" w:rsidR="00AC4F79" w:rsidRPr="00AC4F79" w:rsidRDefault="00AC4F79" w:rsidP="00AC4F79">
    <w:pPr>
      <w:pStyle w:val="Footer"/>
      <w:tabs>
        <w:tab w:val="center" w:pos="5229"/>
      </w:tabs>
      <w:ind w:left="720"/>
      <w:jc w:val="both"/>
      <w:rPr>
        <w:highlight w:val="yellow"/>
      </w:rPr>
    </w:pPr>
    <w:r w:rsidRPr="00AC4F79">
      <w:rPr>
        <w:highlight w:val="yellow"/>
      </w:rPr>
      <w:t xml:space="preserve">Print on </w:t>
    </w:r>
    <w:r w:rsidR="001B3B3A">
      <w:rPr>
        <w:highlight w:val="yellow"/>
        <w:lang w:val="en-IN"/>
      </w:rPr>
      <w:t>Applicant</w:t>
    </w:r>
    <w:r w:rsidRPr="00AC4F79">
      <w:rPr>
        <w:highlight w:val="yellow"/>
        <w:lang w:val="en-IN"/>
      </w:rPr>
      <w:t xml:space="preserve"> </w:t>
    </w:r>
    <w:r w:rsidRPr="00AC4F79">
      <w:rPr>
        <w:highlight w:val="yellow"/>
      </w:rPr>
      <w:t>letter head</w:t>
    </w:r>
  </w:p>
  <w:p w14:paraId="0B30F6EE" w14:textId="12D35CA6" w:rsidR="00307929" w:rsidRPr="006A4ABF" w:rsidRDefault="00307929" w:rsidP="00BB7910">
    <w:pPr>
      <w:pStyle w:val="Footer"/>
      <w:tabs>
        <w:tab w:val="center" w:pos="5229"/>
      </w:tabs>
      <w:ind w:left="720"/>
      <w:jc w:val="both"/>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8379A" w14:textId="77777777" w:rsidR="005E7B9E" w:rsidRDefault="005E7B9E">
      <w:r>
        <w:separator/>
      </w:r>
    </w:p>
  </w:footnote>
  <w:footnote w:type="continuationSeparator" w:id="0">
    <w:p w14:paraId="08CABB48" w14:textId="77777777" w:rsidR="005E7B9E" w:rsidRDefault="005E7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FEAE6" w14:textId="77777777" w:rsidR="00307929" w:rsidRDefault="00307929">
    <w:pPr>
      <w:pStyle w:val="Header"/>
    </w:pPr>
    <w:r>
      <w:rPr>
        <w:noProof/>
      </w:rPr>
      <w:drawing>
        <wp:anchor distT="0" distB="0" distL="114300" distR="114300" simplePos="0" relativeHeight="251656704" behindDoc="1" locked="0" layoutInCell="1" allowOverlap="1" wp14:anchorId="56909B96" wp14:editId="04ADA8A8">
          <wp:simplePos x="0" y="0"/>
          <wp:positionH relativeFrom="margin">
            <wp:align>center</wp:align>
          </wp:positionH>
          <wp:positionV relativeFrom="margin">
            <wp:align>center</wp:align>
          </wp:positionV>
          <wp:extent cx="5890260" cy="7623175"/>
          <wp:effectExtent l="0" t="0" r="0" b="0"/>
          <wp:wrapNone/>
          <wp:docPr id="8" name="Picture 8" descr="Amneal_symbol[7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mneal_symbol[753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90260" cy="7623175"/>
                  </a:xfrm>
                  <a:prstGeom prst="rect">
                    <a:avLst/>
                  </a:prstGeom>
                  <a:noFill/>
                </pic:spPr>
              </pic:pic>
            </a:graphicData>
          </a:graphic>
          <wp14:sizeRelH relativeFrom="page">
            <wp14:pctWidth>0</wp14:pctWidth>
          </wp14:sizeRelH>
          <wp14:sizeRelV relativeFrom="page">
            <wp14:pctHeight>0</wp14:pctHeight>
          </wp14:sizeRelV>
        </wp:anchor>
      </w:drawing>
    </w:r>
    <w:r w:rsidR="00942DCB">
      <w:pict w14:anchorId="152BD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9" type="#_x0000_t75" style="position:absolute;margin-left:0;margin-top:0;width:611.9pt;height:791.9pt;z-index:-251657728;mso-wrap-edited:f;mso-position-horizontal:center;mso-position-horizontal-relative:margin;mso-position-vertical:center;mso-position-vertical-relative:margin" wrapcoords="-26 0 -26 21579 21600 21579 21600 0 -26 0">
          <v:imagedata r:id="rId2" o:title="Amneal_symbol[7536"/>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7F2E6" w14:textId="77777777" w:rsidR="00307929" w:rsidRPr="00873CC1" w:rsidRDefault="00307929" w:rsidP="00873CC1">
    <w:pPr>
      <w:pStyle w:val="Header"/>
    </w:pPr>
    <w:r>
      <w:rPr>
        <w:noProof/>
      </w:rPr>
      <w:drawing>
        <wp:anchor distT="0" distB="0" distL="114300" distR="114300" simplePos="0" relativeHeight="251657728" behindDoc="1" locked="0" layoutInCell="1" allowOverlap="1" wp14:anchorId="4EB1E9D9" wp14:editId="1A6512A9">
          <wp:simplePos x="0" y="0"/>
          <wp:positionH relativeFrom="column">
            <wp:posOffset>-914400</wp:posOffset>
          </wp:positionH>
          <wp:positionV relativeFrom="page">
            <wp:posOffset>9679</wp:posOffset>
          </wp:positionV>
          <wp:extent cx="7820025" cy="10075237"/>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g second-sheet.emf"/>
                  <pic:cNvPicPr/>
                </pic:nvPicPr>
                <pic:blipFill>
                  <a:blip r:embed="rId1">
                    <a:extLst>
                      <a:ext uri="{28A0092B-C50C-407E-A947-70E740481C1C}">
                        <a14:useLocalDpi xmlns:a14="http://schemas.microsoft.com/office/drawing/2010/main" val="0"/>
                      </a:ext>
                    </a:extLst>
                  </a:blip>
                  <a:stretch>
                    <a:fillRect/>
                  </a:stretch>
                </pic:blipFill>
                <pic:spPr>
                  <a:xfrm>
                    <a:off x="0" y="0"/>
                    <a:ext cx="7820025" cy="10075237"/>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BB58B" w14:textId="2C868542" w:rsidR="00AC4F79" w:rsidRPr="00AC4F79" w:rsidRDefault="00AC4F79" w:rsidP="00AC4F79">
    <w:pPr>
      <w:pStyle w:val="Header"/>
    </w:pPr>
    <w:bookmarkStart w:id="1" w:name="_Hlk172112658"/>
    <w:r w:rsidRPr="00AC4F79">
      <w:rPr>
        <w:highlight w:val="yellow"/>
      </w:rPr>
      <w:t xml:space="preserve">Print on </w:t>
    </w:r>
    <w:r w:rsidR="001B3B3A">
      <w:rPr>
        <w:highlight w:val="yellow"/>
        <w:lang w:val="en-IN"/>
      </w:rPr>
      <w:t>Applicant</w:t>
    </w:r>
    <w:r w:rsidRPr="00AC4F79">
      <w:rPr>
        <w:highlight w:val="yellow"/>
        <w:lang w:val="en-IN"/>
      </w:rPr>
      <w:t xml:space="preserve"> </w:t>
    </w:r>
    <w:r w:rsidRPr="00AC4F79">
      <w:rPr>
        <w:highlight w:val="yellow"/>
      </w:rPr>
      <w:t>letter head</w:t>
    </w:r>
    <w:bookmarkEnd w:id="1"/>
  </w:p>
  <w:p w14:paraId="52272E6D" w14:textId="7DA47F92" w:rsidR="00307929" w:rsidRPr="009231C9" w:rsidRDefault="00307929" w:rsidP="009231C9">
    <w:pPr>
      <w:pStyle w:val="Header"/>
      <w:rPr>
        <w:lang w:val="en-I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495A"/>
    <w:rsid w:val="00007A1A"/>
    <w:rsid w:val="00024D25"/>
    <w:rsid w:val="000347AE"/>
    <w:rsid w:val="00035F5D"/>
    <w:rsid w:val="000456AA"/>
    <w:rsid w:val="00081767"/>
    <w:rsid w:val="0009154B"/>
    <w:rsid w:val="000D6EE8"/>
    <w:rsid w:val="000E4C0C"/>
    <w:rsid w:val="000F4102"/>
    <w:rsid w:val="00100E96"/>
    <w:rsid w:val="00106719"/>
    <w:rsid w:val="0011113D"/>
    <w:rsid w:val="00171D47"/>
    <w:rsid w:val="001915B3"/>
    <w:rsid w:val="001A1C4E"/>
    <w:rsid w:val="001B3B3A"/>
    <w:rsid w:val="001E1D1C"/>
    <w:rsid w:val="001E50B8"/>
    <w:rsid w:val="001F6129"/>
    <w:rsid w:val="00204C45"/>
    <w:rsid w:val="00223D37"/>
    <w:rsid w:val="00235072"/>
    <w:rsid w:val="002367E9"/>
    <w:rsid w:val="00245145"/>
    <w:rsid w:val="002548C8"/>
    <w:rsid w:val="00270C88"/>
    <w:rsid w:val="00293BD0"/>
    <w:rsid w:val="002B14DA"/>
    <w:rsid w:val="002C47F6"/>
    <w:rsid w:val="002E6219"/>
    <w:rsid w:val="002F30E5"/>
    <w:rsid w:val="002F4647"/>
    <w:rsid w:val="00307929"/>
    <w:rsid w:val="003151FD"/>
    <w:rsid w:val="00351271"/>
    <w:rsid w:val="003611EB"/>
    <w:rsid w:val="00364870"/>
    <w:rsid w:val="003A495A"/>
    <w:rsid w:val="003B3217"/>
    <w:rsid w:val="003C4AAA"/>
    <w:rsid w:val="003C7FDA"/>
    <w:rsid w:val="003E05CB"/>
    <w:rsid w:val="003F7A0B"/>
    <w:rsid w:val="003F7AFC"/>
    <w:rsid w:val="00404507"/>
    <w:rsid w:val="00414773"/>
    <w:rsid w:val="00433D6A"/>
    <w:rsid w:val="00456415"/>
    <w:rsid w:val="0045703A"/>
    <w:rsid w:val="004833CC"/>
    <w:rsid w:val="004957F3"/>
    <w:rsid w:val="004A5F8A"/>
    <w:rsid w:val="004B1716"/>
    <w:rsid w:val="005053A9"/>
    <w:rsid w:val="00507864"/>
    <w:rsid w:val="00541040"/>
    <w:rsid w:val="00556B06"/>
    <w:rsid w:val="00561D14"/>
    <w:rsid w:val="005E6F50"/>
    <w:rsid w:val="005E7B9E"/>
    <w:rsid w:val="005F566D"/>
    <w:rsid w:val="00616A74"/>
    <w:rsid w:val="006171A0"/>
    <w:rsid w:val="00625D88"/>
    <w:rsid w:val="0069064D"/>
    <w:rsid w:val="0069248F"/>
    <w:rsid w:val="00694DE9"/>
    <w:rsid w:val="006A4ABF"/>
    <w:rsid w:val="006B626F"/>
    <w:rsid w:val="006D0D7B"/>
    <w:rsid w:val="006D5514"/>
    <w:rsid w:val="006E473A"/>
    <w:rsid w:val="006E4782"/>
    <w:rsid w:val="00705D56"/>
    <w:rsid w:val="00723627"/>
    <w:rsid w:val="00744707"/>
    <w:rsid w:val="007641FB"/>
    <w:rsid w:val="00793D79"/>
    <w:rsid w:val="007B1C42"/>
    <w:rsid w:val="007B7D87"/>
    <w:rsid w:val="007C78E6"/>
    <w:rsid w:val="007D5974"/>
    <w:rsid w:val="00800BB2"/>
    <w:rsid w:val="00873CC1"/>
    <w:rsid w:val="008A1097"/>
    <w:rsid w:val="008A3E70"/>
    <w:rsid w:val="008B15AF"/>
    <w:rsid w:val="008B6352"/>
    <w:rsid w:val="008D5F58"/>
    <w:rsid w:val="008D792D"/>
    <w:rsid w:val="008F1B0B"/>
    <w:rsid w:val="009231C9"/>
    <w:rsid w:val="00934D34"/>
    <w:rsid w:val="00942DCB"/>
    <w:rsid w:val="00943CF5"/>
    <w:rsid w:val="00944A98"/>
    <w:rsid w:val="009557DA"/>
    <w:rsid w:val="00960155"/>
    <w:rsid w:val="0096106D"/>
    <w:rsid w:val="009B7AA7"/>
    <w:rsid w:val="009E539A"/>
    <w:rsid w:val="00A2513B"/>
    <w:rsid w:val="00A3251B"/>
    <w:rsid w:val="00A5481D"/>
    <w:rsid w:val="00A630C5"/>
    <w:rsid w:val="00AC4F79"/>
    <w:rsid w:val="00AD0558"/>
    <w:rsid w:val="00AD1F5E"/>
    <w:rsid w:val="00B03AEE"/>
    <w:rsid w:val="00B24052"/>
    <w:rsid w:val="00B279CF"/>
    <w:rsid w:val="00B45A4C"/>
    <w:rsid w:val="00B52257"/>
    <w:rsid w:val="00B5623D"/>
    <w:rsid w:val="00B76CFB"/>
    <w:rsid w:val="00BA1927"/>
    <w:rsid w:val="00BB4F98"/>
    <w:rsid w:val="00BB7910"/>
    <w:rsid w:val="00BE017A"/>
    <w:rsid w:val="00C13383"/>
    <w:rsid w:val="00C231A0"/>
    <w:rsid w:val="00C3363E"/>
    <w:rsid w:val="00C50D36"/>
    <w:rsid w:val="00C71825"/>
    <w:rsid w:val="00C73787"/>
    <w:rsid w:val="00C74872"/>
    <w:rsid w:val="00C825E2"/>
    <w:rsid w:val="00C8265A"/>
    <w:rsid w:val="00C9242D"/>
    <w:rsid w:val="00C95601"/>
    <w:rsid w:val="00CA1969"/>
    <w:rsid w:val="00CA6901"/>
    <w:rsid w:val="00D029FC"/>
    <w:rsid w:val="00D1532D"/>
    <w:rsid w:val="00D27421"/>
    <w:rsid w:val="00D370B5"/>
    <w:rsid w:val="00D6471F"/>
    <w:rsid w:val="00D92568"/>
    <w:rsid w:val="00DB4464"/>
    <w:rsid w:val="00DC5B6F"/>
    <w:rsid w:val="00DD0275"/>
    <w:rsid w:val="00DD4054"/>
    <w:rsid w:val="00DF2597"/>
    <w:rsid w:val="00E01383"/>
    <w:rsid w:val="00E0462A"/>
    <w:rsid w:val="00E30292"/>
    <w:rsid w:val="00E316B2"/>
    <w:rsid w:val="00E55352"/>
    <w:rsid w:val="00E6785D"/>
    <w:rsid w:val="00E744D3"/>
    <w:rsid w:val="00E83692"/>
    <w:rsid w:val="00E86EB4"/>
    <w:rsid w:val="00E94830"/>
    <w:rsid w:val="00E956C6"/>
    <w:rsid w:val="00EB0C48"/>
    <w:rsid w:val="00EC0558"/>
    <w:rsid w:val="00EC6431"/>
    <w:rsid w:val="00EE33D0"/>
    <w:rsid w:val="00EE5034"/>
    <w:rsid w:val="00EF0AEE"/>
    <w:rsid w:val="00EF69A5"/>
    <w:rsid w:val="00F018B5"/>
    <w:rsid w:val="00F03BE7"/>
    <w:rsid w:val="00F078FE"/>
    <w:rsid w:val="00F2070B"/>
    <w:rsid w:val="00F21C25"/>
    <w:rsid w:val="00F23B42"/>
    <w:rsid w:val="00F378C2"/>
    <w:rsid w:val="00F53639"/>
    <w:rsid w:val="00F536D3"/>
    <w:rsid w:val="00F565C5"/>
    <w:rsid w:val="00F7398D"/>
    <w:rsid w:val="00FC7280"/>
    <w:rsid w:val="00FE4FB6"/>
    <w:rsid w:val="00FE73FD"/>
  </w:rsids>
  <m:mathPr>
    <m:mathFont m:val="Cambria Math"/>
    <m:brkBin m:val="before"/>
    <m:brkBinSub m:val="--"/>
    <m:smallFrac m:val="0"/>
    <m:dispDef/>
    <m:lMargin m:val="0"/>
    <m:rMargin m:val="0"/>
    <m:defJc m:val="centerGroup"/>
    <m:wrapIndent m:val="1440"/>
    <m:intLim m:val="subSup"/>
    <m:naryLim m:val="undOvr"/>
  </m:mathPr>
  <w:themeFontLang w:val="en-US" w:eastAsia="ja-JP" w:bidi="gu-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34122CD"/>
  <w15:docId w15:val="{C93D287F-7876-4EED-908A-6F04D0DD5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514"/>
    <w:rPr>
      <w:sz w:val="24"/>
    </w:rPr>
  </w:style>
  <w:style w:type="paragraph" w:styleId="Heading1">
    <w:name w:val="heading 1"/>
    <w:basedOn w:val="Normal"/>
    <w:next w:val="Normal"/>
    <w:link w:val="Heading1Char"/>
    <w:qFormat/>
    <w:rsid w:val="0069064D"/>
    <w:pPr>
      <w:keepNext/>
      <w:ind w:left="720"/>
      <w:jc w:val="center"/>
      <w:outlineLvl w:val="0"/>
    </w:pPr>
    <w:rPr>
      <w:rFonts w:ascii="Arial" w:hAnsi="Arial"/>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5514"/>
    <w:pPr>
      <w:tabs>
        <w:tab w:val="center" w:pos="4320"/>
        <w:tab w:val="right" w:pos="8640"/>
      </w:tabs>
    </w:pPr>
  </w:style>
  <w:style w:type="paragraph" w:styleId="Footer">
    <w:name w:val="footer"/>
    <w:basedOn w:val="Normal"/>
    <w:semiHidden/>
    <w:rsid w:val="006D5514"/>
    <w:pPr>
      <w:tabs>
        <w:tab w:val="center" w:pos="4320"/>
        <w:tab w:val="right" w:pos="8640"/>
      </w:tabs>
    </w:pPr>
  </w:style>
  <w:style w:type="paragraph" w:customStyle="1" w:styleId="NormalParagraphStyle">
    <w:name w:val="NormalParagraphStyle"/>
    <w:basedOn w:val="Normal"/>
    <w:rsid w:val="006D5514"/>
    <w:pPr>
      <w:widowControl w:val="0"/>
      <w:autoSpaceDE w:val="0"/>
      <w:autoSpaceDN w:val="0"/>
      <w:adjustRightInd w:val="0"/>
      <w:spacing w:line="288" w:lineRule="auto"/>
      <w:textAlignment w:val="center"/>
    </w:pPr>
    <w:rPr>
      <w:rFonts w:ascii="Times-Italic" w:hAnsi="Times-Italic"/>
      <w:color w:val="000000"/>
      <w:szCs w:val="24"/>
    </w:rPr>
  </w:style>
  <w:style w:type="character" w:styleId="FollowedHyperlink">
    <w:name w:val="FollowedHyperlink"/>
    <w:basedOn w:val="DefaultParagraphFont"/>
    <w:semiHidden/>
    <w:rsid w:val="006D5514"/>
    <w:rPr>
      <w:color w:val="800080"/>
      <w:u w:val="single"/>
    </w:rPr>
  </w:style>
  <w:style w:type="character" w:customStyle="1" w:styleId="EmailStyle19">
    <w:name w:val="EmailStyle19"/>
    <w:basedOn w:val="DefaultParagraphFont"/>
    <w:semiHidden/>
    <w:rsid w:val="006D5514"/>
    <w:rPr>
      <w:rFonts w:ascii="Verdana" w:hAnsi="Verdana"/>
      <w:b w:val="0"/>
      <w:bCs w:val="0"/>
      <w:i w:val="0"/>
      <w:iCs w:val="0"/>
      <w:strike w:val="0"/>
      <w:color w:val="000080"/>
      <w:sz w:val="20"/>
      <w:szCs w:val="20"/>
      <w:u w:val="none"/>
    </w:rPr>
  </w:style>
  <w:style w:type="character" w:styleId="Hyperlink">
    <w:name w:val="Hyperlink"/>
    <w:basedOn w:val="DefaultParagraphFont"/>
    <w:semiHidden/>
    <w:rsid w:val="006D5514"/>
    <w:rPr>
      <w:color w:val="0000FF"/>
      <w:u w:val="single"/>
    </w:rPr>
  </w:style>
  <w:style w:type="paragraph" w:styleId="BalloonText">
    <w:name w:val="Balloon Text"/>
    <w:basedOn w:val="Normal"/>
    <w:link w:val="BalloonTextChar"/>
    <w:uiPriority w:val="99"/>
    <w:semiHidden/>
    <w:unhideWhenUsed/>
    <w:rsid w:val="000D6EE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D6EE8"/>
    <w:rPr>
      <w:rFonts w:ascii="Lucida Grande" w:hAnsi="Lucida Grande" w:cs="Lucida Grande"/>
      <w:sz w:val="18"/>
      <w:szCs w:val="18"/>
    </w:rPr>
  </w:style>
  <w:style w:type="character" w:customStyle="1" w:styleId="HeaderChar">
    <w:name w:val="Header Char"/>
    <w:basedOn w:val="DefaultParagraphFont"/>
    <w:link w:val="Header"/>
    <w:rsid w:val="00E55352"/>
    <w:rPr>
      <w:sz w:val="24"/>
    </w:rPr>
  </w:style>
  <w:style w:type="character" w:styleId="Strong">
    <w:name w:val="Strong"/>
    <w:qFormat/>
    <w:rsid w:val="00E55352"/>
    <w:rPr>
      <w:b/>
      <w:bCs/>
    </w:rPr>
  </w:style>
  <w:style w:type="paragraph" w:customStyle="1" w:styleId="Paragraph">
    <w:name w:val="Paragraph"/>
    <w:link w:val="ParagraphChar"/>
    <w:rsid w:val="00E55352"/>
    <w:pPr>
      <w:spacing w:before="60" w:after="240"/>
    </w:pPr>
    <w:rPr>
      <w:sz w:val="24"/>
      <w:szCs w:val="24"/>
    </w:rPr>
  </w:style>
  <w:style w:type="character" w:customStyle="1" w:styleId="ParagraphChar">
    <w:name w:val="Paragraph Char"/>
    <w:link w:val="Paragraph"/>
    <w:rsid w:val="00E55352"/>
    <w:rPr>
      <w:sz w:val="24"/>
      <w:szCs w:val="24"/>
    </w:rPr>
  </w:style>
  <w:style w:type="table" w:styleId="TableGrid">
    <w:name w:val="Table Grid"/>
    <w:basedOn w:val="TableNormal"/>
    <w:rsid w:val="00E0138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9064D"/>
    <w:rPr>
      <w:rFonts w:ascii="Arial" w:hAnsi="Arial"/>
      <w:b/>
      <w:bCs/>
      <w:sz w:val="22"/>
    </w:rPr>
  </w:style>
  <w:style w:type="paragraph" w:customStyle="1" w:styleId="Default">
    <w:name w:val="Default"/>
    <w:rsid w:val="0030792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488508">
      <w:bodyDiv w:val="1"/>
      <w:marLeft w:val="0"/>
      <w:marRight w:val="0"/>
      <w:marTop w:val="0"/>
      <w:marBottom w:val="0"/>
      <w:divBdr>
        <w:top w:val="none" w:sz="0" w:space="0" w:color="auto"/>
        <w:left w:val="none" w:sz="0" w:space="0" w:color="auto"/>
        <w:bottom w:val="none" w:sz="0" w:space="0" w:color="auto"/>
        <w:right w:val="none" w:sz="0" w:space="0" w:color="auto"/>
      </w:divBdr>
    </w:div>
    <w:div w:id="214851023">
      <w:bodyDiv w:val="1"/>
      <w:marLeft w:val="0"/>
      <w:marRight w:val="0"/>
      <w:marTop w:val="0"/>
      <w:marBottom w:val="0"/>
      <w:divBdr>
        <w:top w:val="none" w:sz="0" w:space="0" w:color="auto"/>
        <w:left w:val="none" w:sz="0" w:space="0" w:color="auto"/>
        <w:bottom w:val="none" w:sz="0" w:space="0" w:color="auto"/>
        <w:right w:val="none" w:sz="0" w:space="0" w:color="auto"/>
      </w:divBdr>
    </w:div>
    <w:div w:id="218053675">
      <w:bodyDiv w:val="1"/>
      <w:marLeft w:val="0"/>
      <w:marRight w:val="0"/>
      <w:marTop w:val="0"/>
      <w:marBottom w:val="0"/>
      <w:divBdr>
        <w:top w:val="none" w:sz="0" w:space="0" w:color="auto"/>
        <w:left w:val="none" w:sz="0" w:space="0" w:color="auto"/>
        <w:bottom w:val="none" w:sz="0" w:space="0" w:color="auto"/>
        <w:right w:val="none" w:sz="0" w:space="0" w:color="auto"/>
      </w:divBdr>
    </w:div>
    <w:div w:id="335811626">
      <w:bodyDiv w:val="1"/>
      <w:marLeft w:val="0"/>
      <w:marRight w:val="0"/>
      <w:marTop w:val="0"/>
      <w:marBottom w:val="0"/>
      <w:divBdr>
        <w:top w:val="none" w:sz="0" w:space="0" w:color="auto"/>
        <w:left w:val="none" w:sz="0" w:space="0" w:color="auto"/>
        <w:bottom w:val="none" w:sz="0" w:space="0" w:color="auto"/>
        <w:right w:val="none" w:sz="0" w:space="0" w:color="auto"/>
      </w:divBdr>
    </w:div>
    <w:div w:id="386076635">
      <w:bodyDiv w:val="1"/>
      <w:marLeft w:val="0"/>
      <w:marRight w:val="0"/>
      <w:marTop w:val="0"/>
      <w:marBottom w:val="0"/>
      <w:divBdr>
        <w:top w:val="none" w:sz="0" w:space="0" w:color="auto"/>
        <w:left w:val="none" w:sz="0" w:space="0" w:color="auto"/>
        <w:bottom w:val="none" w:sz="0" w:space="0" w:color="auto"/>
        <w:right w:val="none" w:sz="0" w:space="0" w:color="auto"/>
      </w:divBdr>
    </w:div>
    <w:div w:id="636645933">
      <w:bodyDiv w:val="1"/>
      <w:marLeft w:val="0"/>
      <w:marRight w:val="0"/>
      <w:marTop w:val="0"/>
      <w:marBottom w:val="0"/>
      <w:divBdr>
        <w:top w:val="none" w:sz="0" w:space="0" w:color="auto"/>
        <w:left w:val="none" w:sz="0" w:space="0" w:color="auto"/>
        <w:bottom w:val="none" w:sz="0" w:space="0" w:color="auto"/>
        <w:right w:val="none" w:sz="0" w:space="0" w:color="auto"/>
      </w:divBdr>
    </w:div>
    <w:div w:id="776825662">
      <w:bodyDiv w:val="1"/>
      <w:marLeft w:val="0"/>
      <w:marRight w:val="0"/>
      <w:marTop w:val="0"/>
      <w:marBottom w:val="0"/>
      <w:divBdr>
        <w:top w:val="none" w:sz="0" w:space="0" w:color="auto"/>
        <w:left w:val="none" w:sz="0" w:space="0" w:color="auto"/>
        <w:bottom w:val="none" w:sz="0" w:space="0" w:color="auto"/>
        <w:right w:val="none" w:sz="0" w:space="0" w:color="auto"/>
      </w:divBdr>
    </w:div>
    <w:div w:id="887300421">
      <w:bodyDiv w:val="1"/>
      <w:marLeft w:val="0"/>
      <w:marRight w:val="0"/>
      <w:marTop w:val="0"/>
      <w:marBottom w:val="0"/>
      <w:divBdr>
        <w:top w:val="none" w:sz="0" w:space="0" w:color="auto"/>
        <w:left w:val="none" w:sz="0" w:space="0" w:color="auto"/>
        <w:bottom w:val="none" w:sz="0" w:space="0" w:color="auto"/>
        <w:right w:val="none" w:sz="0" w:space="0" w:color="auto"/>
      </w:divBdr>
    </w:div>
    <w:div w:id="953634413">
      <w:bodyDiv w:val="1"/>
      <w:marLeft w:val="0"/>
      <w:marRight w:val="0"/>
      <w:marTop w:val="0"/>
      <w:marBottom w:val="0"/>
      <w:divBdr>
        <w:top w:val="none" w:sz="0" w:space="0" w:color="auto"/>
        <w:left w:val="none" w:sz="0" w:space="0" w:color="auto"/>
        <w:bottom w:val="none" w:sz="0" w:space="0" w:color="auto"/>
        <w:right w:val="none" w:sz="0" w:space="0" w:color="auto"/>
      </w:divBdr>
    </w:div>
    <w:div w:id="1219635870">
      <w:bodyDiv w:val="1"/>
      <w:marLeft w:val="0"/>
      <w:marRight w:val="0"/>
      <w:marTop w:val="0"/>
      <w:marBottom w:val="0"/>
      <w:divBdr>
        <w:top w:val="none" w:sz="0" w:space="0" w:color="auto"/>
        <w:left w:val="none" w:sz="0" w:space="0" w:color="auto"/>
        <w:bottom w:val="none" w:sz="0" w:space="0" w:color="auto"/>
        <w:right w:val="none" w:sz="0" w:space="0" w:color="auto"/>
      </w:divBdr>
    </w:div>
    <w:div w:id="1553342141">
      <w:bodyDiv w:val="1"/>
      <w:marLeft w:val="0"/>
      <w:marRight w:val="0"/>
      <w:marTop w:val="0"/>
      <w:marBottom w:val="0"/>
      <w:divBdr>
        <w:top w:val="none" w:sz="0" w:space="0" w:color="auto"/>
        <w:left w:val="none" w:sz="0" w:space="0" w:color="auto"/>
        <w:bottom w:val="none" w:sz="0" w:space="0" w:color="auto"/>
        <w:right w:val="none" w:sz="0" w:space="0" w:color="auto"/>
      </w:divBdr>
    </w:div>
    <w:div w:id="1642035812">
      <w:bodyDiv w:val="1"/>
      <w:marLeft w:val="0"/>
      <w:marRight w:val="0"/>
      <w:marTop w:val="0"/>
      <w:marBottom w:val="0"/>
      <w:divBdr>
        <w:top w:val="none" w:sz="0" w:space="0" w:color="auto"/>
        <w:left w:val="none" w:sz="0" w:space="0" w:color="auto"/>
        <w:bottom w:val="none" w:sz="0" w:space="0" w:color="auto"/>
        <w:right w:val="none" w:sz="0" w:space="0" w:color="auto"/>
      </w:divBdr>
    </w:div>
    <w:div w:id="176811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idehip\Desktop\Brookhaven%20Letterhead%20201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0BC8C300B3354D9656597A84B38CCF" ma:contentTypeVersion="5" ma:contentTypeDescription="Create a new document." ma:contentTypeScope="" ma:versionID="8b7e55000caa4db50c08adff9d59e79f">
  <xsd:schema xmlns:xsd="http://www.w3.org/2001/XMLSchema" xmlns:xs="http://www.w3.org/2001/XMLSchema" xmlns:p="http://schemas.microsoft.com/office/2006/metadata/properties" xmlns:ns2="a6684056-6339-4d54-8cd3-81c143444a52" xmlns:ns3="6b9e929b-f12e-42c9-a650-e07b0b625cfa" targetNamespace="http://schemas.microsoft.com/office/2006/metadata/properties" ma:root="true" ma:fieldsID="07e5bcb657efe23a287ed27cc8e3e018" ns2:_="" ns3:_="">
    <xsd:import namespace="a6684056-6339-4d54-8cd3-81c143444a52"/>
    <xsd:import namespace="6b9e929b-f12e-42c9-a650-e07b0b625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84056-6339-4d54-8cd3-81c143444a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9e929b-f12e-42c9-a650-e07b0b625cf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C91520-DEE7-4390-8231-668872CADB43}">
  <ds:schemaRefs>
    <ds:schemaRef ds:uri="http://schemas.microsoft.com/sharepoint/v3/contenttype/forms"/>
  </ds:schemaRefs>
</ds:datastoreItem>
</file>

<file path=customXml/itemProps2.xml><?xml version="1.0" encoding="utf-8"?>
<ds:datastoreItem xmlns:ds="http://schemas.openxmlformats.org/officeDocument/2006/customXml" ds:itemID="{73CE80D9-ADBD-499F-8E72-FFE824F87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84056-6339-4d54-8cd3-81c143444a52"/>
    <ds:schemaRef ds:uri="6b9e929b-f12e-42c9-a650-e07b0b625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6966D-EA37-4AB1-BE75-29934AD9548C}">
  <ds:schemaRefs>
    <ds:schemaRef ds:uri="http://purl.org/dc/dcmitype/"/>
    <ds:schemaRef ds:uri="http://schemas.microsoft.com/office/2006/documentManagement/types"/>
    <ds:schemaRef ds:uri="http://schemas.openxmlformats.org/package/2006/metadata/core-properties"/>
    <ds:schemaRef ds:uri="http://purl.org/dc/elements/1.1/"/>
    <ds:schemaRef ds:uri="http://purl.org/dc/terms/"/>
    <ds:schemaRef ds:uri="a6684056-6339-4d54-8cd3-81c143444a52"/>
    <ds:schemaRef ds:uri="http://www.w3.org/XML/1998/namespace"/>
    <ds:schemaRef ds:uri="http://schemas.microsoft.com/office/infopath/2007/PartnerControls"/>
    <ds:schemaRef ds:uri="6b9e929b-f12e-42c9-a650-e07b0b625cfa"/>
    <ds:schemaRef ds:uri="http://schemas.microsoft.com/office/2006/metadata/properties"/>
  </ds:schemaRefs>
</ds:datastoreItem>
</file>

<file path=customXml/itemProps4.xml><?xml version="1.0" encoding="utf-8"?>
<ds:datastoreItem xmlns:ds="http://schemas.openxmlformats.org/officeDocument/2006/customXml" ds:itemID="{C36D134D-36BE-4818-A666-977ADA9B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Brookhaven Letterhead 2016</Template>
  <TotalTime>113</TotalTime>
  <Pages>1</Pages>
  <Words>105</Words>
  <Characters>609</Characters>
  <Application>Microsoft Office Word</Application>
  <DocSecurity>0</DocSecurity>
  <Lines>38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Tapan Patel</cp:lastModifiedBy>
  <cp:revision>44</cp:revision>
  <cp:lastPrinted>2021-07-23T10:36:00Z</cp:lastPrinted>
  <dcterms:created xsi:type="dcterms:W3CDTF">2017-09-12T13:38:00Z</dcterms:created>
  <dcterms:modified xsi:type="dcterms:W3CDTF">2025-12-19T08:56:00Z</dcterms:modified>
</cp:coreProperties>
</file>